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B30427" w14:textId="77777777" w:rsidR="00814823" w:rsidRDefault="00814823" w:rsidP="00814823"/>
    <w:tbl>
      <w:tblPr>
        <w:tblStyle w:val="PlainTable4"/>
        <w:tblW w:w="12256" w:type="dxa"/>
        <w:jc w:val="center"/>
        <w:tblLook w:val="04A0" w:firstRow="1" w:lastRow="0" w:firstColumn="1" w:lastColumn="0" w:noHBand="0" w:noVBand="1"/>
        <w:tblDescription w:val="Layout table"/>
      </w:tblPr>
      <w:tblGrid>
        <w:gridCol w:w="12256"/>
      </w:tblGrid>
      <w:tr w:rsidR="00B67BDA" w14:paraId="4EB70A84" w14:textId="77777777" w:rsidTr="00B67BDA">
        <w:trPr>
          <w:cnfStyle w:val="100000000000" w:firstRow="1" w:lastRow="0" w:firstColumn="0" w:lastColumn="0" w:oddVBand="0" w:evenVBand="0" w:oddHBand="0" w:evenHBand="0" w:firstRowFirstColumn="0" w:firstRowLastColumn="0" w:lastRowFirstColumn="0" w:lastRowLastColumn="0"/>
          <w:trHeight w:hRule="exact" w:val="4464"/>
          <w:jc w:val="center"/>
        </w:trPr>
        <w:tc>
          <w:tcPr>
            <w:cnfStyle w:val="001000000000" w:firstRow="0" w:lastRow="0" w:firstColumn="1" w:lastColumn="0" w:oddVBand="0" w:evenVBand="0" w:oddHBand="0" w:evenHBand="0" w:firstRowFirstColumn="0" w:firstRowLastColumn="0" w:lastRowFirstColumn="0" w:lastRowLastColumn="0"/>
            <w:tcW w:w="12256" w:type="dxa"/>
            <w:tcMar>
              <w:top w:w="2808" w:type="dxa"/>
              <w:left w:w="115" w:type="dxa"/>
              <w:right w:w="115" w:type="dxa"/>
            </w:tcMar>
          </w:tcPr>
          <w:p w14:paraId="38B339A4" w14:textId="77777777" w:rsidR="00814823" w:rsidRPr="008F5585" w:rsidRDefault="004A3E14" w:rsidP="008F5585">
            <w:pPr>
              <w:pStyle w:val="ReportTitle"/>
              <w:rPr>
                <w:bCs w:val="0"/>
              </w:rPr>
            </w:pPr>
            <w:r>
              <w:rPr>
                <w:noProof/>
              </w:rPr>
              <mc:AlternateContent>
                <mc:Choice Requires="wps">
                  <w:drawing>
                    <wp:inline distT="0" distB="0" distL="0" distR="0" wp14:anchorId="573D4A67" wp14:editId="655C3346">
                      <wp:extent cx="6697389" cy="571500"/>
                      <wp:effectExtent l="0" t="0" r="0" b="0"/>
                      <wp:docPr id="24" name="Text Box 24" descr="Text box to enter title"/>
                      <wp:cNvGraphicFramePr/>
                      <a:graphic xmlns:a="http://schemas.openxmlformats.org/drawingml/2006/main">
                        <a:graphicData uri="http://schemas.microsoft.com/office/word/2010/wordprocessingShape">
                          <wps:wsp>
                            <wps:cNvSpPr txBox="1"/>
                            <wps:spPr>
                              <a:xfrm>
                                <a:off x="0" y="0"/>
                                <a:ext cx="6697389" cy="5715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3A36A66" w14:textId="587498F1" w:rsidR="00B67BDA" w:rsidRDefault="004A3E14" w:rsidP="00814823">
                                  <w:pPr>
                                    <w:pStyle w:val="ReportTitle"/>
                                    <w:rPr>
                                      <w:rFonts w:ascii="Century Gothic" w:eastAsia="Century Gothic" w:hAnsi="Century Gothic" w:cs="Arial"/>
                                      <w:color w:val="3F1D5A"/>
                                      <w:sz w:val="22"/>
                                      <w:szCs w:val="22"/>
                                      <w:lang w:val="cy-GB"/>
                                    </w:rPr>
                                  </w:pPr>
                                  <w:proofErr w:type="spellStart"/>
                                  <w:r w:rsidRPr="004A3E14">
                                    <w:rPr>
                                      <w:b/>
                                      <w:sz w:val="60"/>
                                      <w:szCs w:val="60"/>
                                    </w:rPr>
                                    <w:t>Canolfan</w:t>
                                  </w:r>
                                  <w:proofErr w:type="spellEnd"/>
                                  <w:r w:rsidRPr="004A3E14">
                                    <w:rPr>
                                      <w:b/>
                                      <w:sz w:val="60"/>
                                      <w:szCs w:val="60"/>
                                    </w:rPr>
                                    <w:t xml:space="preserve"> </w:t>
                                  </w:r>
                                  <w:proofErr w:type="spellStart"/>
                                  <w:r w:rsidRPr="004A3E14">
                                    <w:rPr>
                                      <w:b/>
                                      <w:sz w:val="60"/>
                                      <w:szCs w:val="60"/>
                                    </w:rPr>
                                    <w:t>Feddygol</w:t>
                                  </w:r>
                                  <w:proofErr w:type="spellEnd"/>
                                  <w:r w:rsidRPr="004A3E14">
                                    <w:rPr>
                                      <w:b/>
                                      <w:sz w:val="60"/>
                                      <w:szCs w:val="60"/>
                                    </w:rPr>
                                    <w:t xml:space="preserve"> </w:t>
                                  </w:r>
                                  <w:proofErr w:type="spellStart"/>
                                  <w:r w:rsidRPr="004A3E14">
                                    <w:rPr>
                                      <w:b/>
                                      <w:sz w:val="60"/>
                                      <w:szCs w:val="60"/>
                                    </w:rPr>
                                    <w:t>Arfaethedig</w:t>
                                  </w:r>
                                  <w:proofErr w:type="spellEnd"/>
                                </w:p>
                              </w:txbxContent>
                            </wps:txbx>
                            <wps:bodyPr rot="0" spcFirstLastPara="0" vertOverflow="overflow" horzOverflow="overflow" vert="horz" wrap="square" numCol="1" spcCol="0" rtlCol="0" fromWordArt="0" anchor="t" anchorCtr="0" forceAA="0" compatLnSpc="1">
                              <a:prstTxWarp prst="textNoShape">
                                <a:avLst/>
                              </a:prstTxWarp>
                            </wps:bodyPr>
                          </wps:wsp>
                        </a:graphicData>
                      </a:graphic>
                    </wp:inline>
                  </w:drawing>
                </mc:Choice>
                <mc:Fallback>
                  <w:pict>
                    <v:shapetype w14:anchorId="573D4A67" id="_x0000_t202" coordsize="21600,21600" o:spt="202" path="m,l,21600r21600,l21600,xe">
                      <v:stroke joinstyle="miter"/>
                      <v:path gradientshapeok="t" o:connecttype="rect"/>
                    </v:shapetype>
                    <v:shape id="Text Box 24" o:spid="_x0000_s1026" type="#_x0000_t202" alt="Text box to enter title" style="width:527.35pt;height: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" filled="f" stroked="f">
                      <v:textbox>
                        <w:txbxContent>
                          <w:p w14:paraId="33A36A66" w14:textId="587498F1" w:rsidR="00B67BDA" w:rsidRDefault="004A3E14" w:rsidP="00814823">
                            <w:pPr>
                              <w:pStyle w:val="ReportTitle"/>
                              <w:rPr>
                                <w:rFonts w:ascii="Century Gothic" w:eastAsia="Century Gothic" w:hAnsi="Century Gothic" w:cs="Arial"/>
                                <w:color w:val="3F1D5A"/>
                                <w:sz w:val="22"/>
                                <w:szCs w:val="22"/>
                                <w:lang w:val="cy-GB"/>
                              </w:rPr>
                            </w:pPr>
                            <w:proofErr w:type="spellStart"/>
                            <w:r w:rsidRPr="004A3E14">
                              <w:rPr>
                                <w:b/>
                                <w:sz w:val="60"/>
                                <w:szCs w:val="60"/>
                              </w:rPr>
                              <w:t>Canolfan</w:t>
                            </w:r>
                            <w:proofErr w:type="spellEnd"/>
                            <w:r w:rsidRPr="004A3E14">
                              <w:rPr>
                                <w:b/>
                                <w:sz w:val="60"/>
                                <w:szCs w:val="60"/>
                              </w:rPr>
                              <w:t xml:space="preserve"> </w:t>
                            </w:r>
                            <w:proofErr w:type="spellStart"/>
                            <w:r w:rsidRPr="004A3E14">
                              <w:rPr>
                                <w:b/>
                                <w:sz w:val="60"/>
                                <w:szCs w:val="60"/>
                              </w:rPr>
                              <w:t>Feddygol</w:t>
                            </w:r>
                            <w:proofErr w:type="spellEnd"/>
                            <w:r w:rsidRPr="004A3E14">
                              <w:rPr>
                                <w:b/>
                                <w:sz w:val="60"/>
                                <w:szCs w:val="60"/>
                              </w:rPr>
                              <w:t xml:space="preserve"> </w:t>
                            </w:r>
                            <w:proofErr w:type="spellStart"/>
                            <w:r w:rsidRPr="004A3E14">
                              <w:rPr>
                                <w:b/>
                                <w:sz w:val="60"/>
                                <w:szCs w:val="60"/>
                              </w:rPr>
                              <w:t>Arfaethedig</w:t>
                            </w:r>
                            <w:proofErr w:type="spellEnd"/>
                          </w:p>
                        </w:txbxContent>
                      </v:textbox>
                      <w10:anchorlock/>
                    </v:shape>
                  </w:pict>
                </mc:Fallback>
              </mc:AlternateContent>
            </w:r>
            <w:r>
              <w:rPr>
                <w:noProof/>
              </w:rPr>
              <mc:AlternateContent>
                <mc:Choice Requires="wps">
                  <w:drawing>
                    <wp:inline distT="0" distB="0" distL="0" distR="0" wp14:anchorId="1D27E6D0" wp14:editId="1ECE7FFF">
                      <wp:extent cx="3202305" cy="95250"/>
                      <wp:effectExtent l="0" t="0" r="0" b="0"/>
                      <wp:docPr id="18" name="Rectangle 18" descr="Line"/>
                      <wp:cNvGraphicFramePr/>
                      <a:graphic xmlns:a="http://schemas.openxmlformats.org/drawingml/2006/main">
                        <a:graphicData uri="http://schemas.microsoft.com/office/word/2010/wordprocessingShape">
                          <wps:wsp>
                            <wps:cNvSpPr/>
                            <wps:spPr>
                              <a:xfrm>
                                <a:off x="0" y="0"/>
                                <a:ext cx="3202305" cy="95250"/>
                              </a:xfrm>
                              <a:prstGeom prst="rect">
                                <a:avLst/>
                              </a:prstGeom>
                              <a:solidFill>
                                <a:schemeClr val="tx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numCol="1" spcCol="0" rtlCol="0" fromWordArt="0" anchor="ctr" anchorCtr="0" forceAA="0" compatLnSpc="1">
                              <a:prstTxWarp prst="textNoShape">
                                <a:avLst/>
                              </a:prstTxWarp>
                            </wps:bodyPr>
                          </wps:wsp>
                        </a:graphicData>
                      </a:graphic>
                    </wp:inline>
                  </w:drawing>
                </mc:Choice>
                <mc:Fallback>
                  <w:pict>
                    <v:rect id="Rectangle 18" o:spid="_x0000_i1026" alt="Line" style="width:252.15pt;height:7.5pt;mso-left-percent:-10001;mso-position-horizontal-relative:char;mso-position-vertical-relative:line;mso-top-percent:-10001;mso-wrap-style:square;visibility:visible;v-text-anchor:middle" fillcolor="#cb400b" stroked="f" strokeweight="2.25pt">
                      <w10:wrap type="none"/>
                      <w10:anchorlock/>
                    </v:rect>
                  </w:pict>
                </mc:Fallback>
              </mc:AlternateContent>
            </w:r>
          </w:p>
        </w:tc>
      </w:tr>
      <w:tr w:rsidR="00B67BDA" w14:paraId="331E9EC4" w14:textId="77777777" w:rsidTr="00B67BDA">
        <w:trPr>
          <w:cnfStyle w:val="000000100000" w:firstRow="0" w:lastRow="0" w:firstColumn="0" w:lastColumn="0" w:oddVBand="0" w:evenVBand="0" w:oddHBand="1" w:evenHBand="0" w:firstRowFirstColumn="0" w:firstRowLastColumn="0" w:lastRowFirstColumn="0" w:lastRowLastColumn="0"/>
          <w:trHeight w:val="1656"/>
          <w:jc w:val="center"/>
        </w:trPr>
        <w:tc>
          <w:tcPr>
            <w:cnfStyle w:val="001000000000" w:firstRow="0" w:lastRow="0" w:firstColumn="1" w:lastColumn="0" w:oddVBand="0" w:evenVBand="0" w:oddHBand="0" w:evenHBand="0" w:firstRowFirstColumn="0" w:firstRowLastColumn="0" w:lastRowFirstColumn="0" w:lastRowLastColumn="0"/>
            <w:tcW w:w="12256" w:type="dxa"/>
            <w:shd w:val="clear" w:color="auto" w:fill="auto"/>
            <w:vAlign w:val="center"/>
          </w:tcPr>
          <w:p w14:paraId="5F1B3DCC" w14:textId="77777777" w:rsidR="00814823" w:rsidRPr="005D120C" w:rsidRDefault="004A3E14" w:rsidP="00A96F1C">
            <w:pPr>
              <w:tabs>
                <w:tab w:val="left" w:pos="397"/>
                <w:tab w:val="center" w:pos="5695"/>
              </w:tabs>
              <w:jc w:val="center"/>
              <w:rPr>
                <w:rFonts w:asciiTheme="majorHAnsi" w:eastAsiaTheme="majorEastAsia" w:hAnsiTheme="majorHAnsi" w:cstheme="majorBidi"/>
                <w:color w:val="F3642C" w:themeColor="text2"/>
                <w:spacing w:val="5"/>
                <w:kern w:val="28"/>
                <w:sz w:val="24"/>
                <w:szCs w:val="24"/>
                <w14:ligatures w14:val="standardContextual"/>
                <w14:cntxtAlts/>
              </w:rPr>
            </w:pPr>
            <w:r>
              <w:rPr>
                <w:rFonts w:asciiTheme="majorHAnsi" w:eastAsiaTheme="majorEastAsia" w:hAnsiTheme="majorHAnsi" w:cstheme="majorBidi"/>
                <w:noProof/>
                <w:color w:val="F3642C" w:themeColor="text2"/>
                <w:spacing w:val="5"/>
                <w:kern w:val="28"/>
                <w:sz w:val="96"/>
                <w:szCs w:val="56"/>
              </w:rPr>
              <mc:AlternateContent>
                <mc:Choice Requires="wps">
                  <w:drawing>
                    <wp:inline distT="0" distB="0" distL="0" distR="0" wp14:anchorId="73112995" wp14:editId="7475320F">
                      <wp:extent cx="3515096" cy="762000"/>
                      <wp:effectExtent l="0" t="0" r="0" b="0"/>
                      <wp:docPr id="25" name="Text Box 25" descr="Text box to enter subtitle"/>
                      <wp:cNvGraphicFramePr/>
                      <a:graphic xmlns:a="http://schemas.openxmlformats.org/drawingml/2006/main">
                        <a:graphicData uri="http://schemas.microsoft.com/office/word/2010/wordprocessingShape">
                          <wps:wsp>
                            <wps:cNvSpPr txBox="1"/>
                            <wps:spPr>
                              <a:xfrm>
                                <a:off x="0" y="0"/>
                                <a:ext cx="3515096" cy="7620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sdt>
                                  <w:sdtPr>
                                    <w:rPr>
                                      <w:lang w:val="de-DE"/>
                                    </w:rPr>
                                    <w:alias w:val="Enter document subtitle:"/>
                                    <w:tag w:val="Enter document subtitle:"/>
                                    <w:id w:val="-826216229"/>
                                    <w:dataBinding w:prefixMappings="xmlns:ns0='http://purl.org/dc/elements/1.1/' xmlns:ns1='http://schemas.openxmlformats.org/package/2006/metadata/core-properties' " w:xpath="/ns1:coreProperties[1]/ns0:subject[1]" w:storeItemID="{6C3C8BC8-F283-45AE-878A-BAB7291924A1}"/>
                                    <w15:appearance w15:val="hidden"/>
                                    <w:text w:multiLine="1"/>
                                  </w:sdtPr>
                                  <w:sdtEndPr/>
                                  <w:sdtContent>
                                    <w:p w14:paraId="03E03D53" w14:textId="576D3BD6" w:rsidR="00B67BDA" w:rsidRDefault="004A3E14" w:rsidP="00814823">
                                      <w:pPr>
                                        <w:pStyle w:val="Subtitle"/>
                                        <w:jc w:val="center"/>
                                        <w:rPr>
                                          <w:rFonts w:ascii="Century Gothic" w:eastAsia="Century Gothic" w:hAnsi="Century Gothic" w:cs="Times New Roman"/>
                                          <w:b w:val="0"/>
                                          <w:color w:val="CB400B"/>
                                          <w:sz w:val="60"/>
                                          <w:szCs w:val="60"/>
                                          <w:lang w:val="cy-GB"/>
                                        </w:rPr>
                                      </w:pPr>
                                      <w:r w:rsidRPr="004A3E14">
                                        <w:rPr>
                                          <w:lang w:val="de-DE"/>
                                        </w:rPr>
                                        <w:t>Tŷ’r Berllan, 28 Heol yr Eglwys, Llan</w:t>
                                      </w:r>
                                      <w:r>
                                        <w:rPr>
                                          <w:lang w:val="de-DE"/>
                                        </w:rPr>
                                        <w:t>beri</w:t>
                                      </w:r>
                                    </w:p>
                                  </w:sdtContent>
                                </w:sdt>
                              </w:txbxContent>
                            </wps:txbx>
                            <wps:bodyPr rot="0" spcFirstLastPara="0" vertOverflow="overflow" horzOverflow="overflow" vert="horz" wrap="square" numCol="1" spcCol="0" rtlCol="0" fromWordArt="0" anchor="t" anchorCtr="0" forceAA="0" compatLnSpc="1">
                              <a:prstTxWarp prst="textNoShape">
                                <a:avLst/>
                              </a:prstTxWarp>
                            </wps:bodyPr>
                          </wps:wsp>
                        </a:graphicData>
                      </a:graphic>
                    </wp:inline>
                  </w:drawing>
                </mc:Choice>
                <mc:Fallback>
                  <w:pict>
                    <v:shape w14:anchorId="73112995" id="Text Box 25" o:spid="_x0000_s1027" type="#_x0000_t202" alt="Text box to enter subtitle" style="width:276.8pt;height:6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" filled="f" stroked="f">
                      <v:textbox>
                        <w:txbxContent>
                          <w:sdt>
                            <w:sdtPr>
                              <w:rPr>
                                <w:lang w:val="de-DE"/>
                              </w:rPr>
                              <w:alias w:val="Enter document subtitle:"/>
                              <w:tag w:val="Enter document subtitle:"/>
                              <w:id w:val="-826216229"/>
                              <w:dataBinding w:prefixMappings="xmlns:ns0='http://purl.org/dc/elements/1.1/' xmlns:ns1='http://schemas.openxmlformats.org/package/2006/metadata/core-properties' " w:xpath="/ns1:coreProperties[1]/ns0:subject[1]" w:storeItemID="{6C3C8BC8-F283-45AE-878A-BAB7291924A1}"/>
                              <w15:appearance w15:val="hidden"/>
                              <w:text w:multiLine="1"/>
                            </w:sdtPr>
                            <w:sdtEndPr/>
                            <w:sdtContent>
                              <w:p w14:paraId="03E03D53" w14:textId="576D3BD6" w:rsidR="00B67BDA" w:rsidRDefault="004A3E14" w:rsidP="00814823">
                                <w:pPr>
                                  <w:pStyle w:val="Subtitle"/>
                                  <w:jc w:val="center"/>
                                  <w:rPr>
                                    <w:rFonts w:ascii="Century Gothic" w:eastAsia="Century Gothic" w:hAnsi="Century Gothic" w:cs="Times New Roman"/>
                                    <w:b w:val="0"/>
                                    <w:color w:val="CB400B"/>
                                    <w:sz w:val="60"/>
                                    <w:szCs w:val="60"/>
                                    <w:lang w:val="cy-GB"/>
                                  </w:rPr>
                                </w:pPr>
                                <w:r w:rsidRPr="004A3E14">
                                  <w:rPr>
                                    <w:lang w:val="de-DE"/>
                                  </w:rPr>
                                  <w:t>Tŷ’r Berllan, 28 Heol yr Eglwys, Llan</w:t>
                                </w:r>
                                <w:r>
                                  <w:rPr>
                                    <w:lang w:val="de-DE"/>
                                  </w:rPr>
                                  <w:t>beri</w:t>
                                </w:r>
                              </w:p>
                            </w:sdtContent>
                          </w:sdt>
                        </w:txbxContent>
                      </v:textbox>
                      <w10:anchorlock/>
                    </v:shape>
                  </w:pict>
                </mc:Fallback>
              </mc:AlternateContent>
            </w:r>
          </w:p>
        </w:tc>
      </w:tr>
      <w:tr w:rsidR="00B67BDA" w14:paraId="5B241658" w14:textId="77777777" w:rsidTr="00B67BDA">
        <w:trPr>
          <w:trHeight w:val="2283"/>
          <w:jc w:val="center"/>
        </w:trPr>
        <w:tc>
          <w:tcPr>
            <w:cnfStyle w:val="001000000000" w:firstRow="0" w:lastRow="0" w:firstColumn="1" w:lastColumn="0" w:oddVBand="0" w:evenVBand="0" w:oddHBand="0" w:evenHBand="0" w:firstRowFirstColumn="0" w:firstRowLastColumn="0" w:lastRowFirstColumn="0" w:lastRowLastColumn="0"/>
            <w:tcW w:w="12256" w:type="dxa"/>
            <w:shd w:val="clear" w:color="auto" w:fill="3F1D5A" w:themeFill="accent1"/>
            <w:vAlign w:val="center"/>
          </w:tcPr>
          <w:p w14:paraId="38BD8F02" w14:textId="77777777" w:rsidR="00814823" w:rsidRPr="005D120C" w:rsidRDefault="004A3E14" w:rsidP="00A96F1C">
            <w:pPr>
              <w:jc w:val="center"/>
              <w:rPr>
                <w:rFonts w:asciiTheme="majorHAnsi" w:eastAsiaTheme="majorEastAsia" w:hAnsiTheme="majorHAnsi" w:cstheme="majorBidi"/>
                <w:b w:val="0"/>
                <w:bCs w:val="0"/>
                <w:color w:val="F3642C" w:themeColor="text2"/>
                <w:spacing w:val="5"/>
                <w:kern w:val="28"/>
                <w:sz w:val="20"/>
                <w:szCs w:val="20"/>
                <w14:ligatures w14:val="standardContextual"/>
                <w14:cntxtAlts/>
              </w:rPr>
            </w:pPr>
            <w:r>
              <w:rPr>
                <w:rFonts w:asciiTheme="majorHAnsi" w:eastAsiaTheme="majorEastAsia" w:hAnsiTheme="majorHAnsi" w:cstheme="majorBidi"/>
                <w:noProof/>
                <w:color w:val="F3642C" w:themeColor="text2"/>
                <w:spacing w:val="5"/>
                <w:kern w:val="28"/>
                <w:sz w:val="96"/>
                <w:szCs w:val="56"/>
              </w:rPr>
              <mc:AlternateContent>
                <mc:Choice Requires="wps">
                  <w:drawing>
                    <wp:inline distT="0" distB="0" distL="0" distR="0" wp14:anchorId="4F0E703F" wp14:editId="77F4F208">
                      <wp:extent cx="6495393" cy="676894"/>
                      <wp:effectExtent l="0" t="0" r="0" b="9525"/>
                      <wp:docPr id="26" name="Text Box 26" descr="Text box to enter abstract"/>
                      <wp:cNvGraphicFramePr/>
                      <a:graphic xmlns:a="http://schemas.openxmlformats.org/drawingml/2006/main">
                        <a:graphicData uri="http://schemas.microsoft.com/office/word/2010/wordprocessingShape">
                          <wps:wsp>
                            <wps:cNvSpPr txBox="1"/>
                            <wps:spPr>
                              <a:xfrm>
                                <a:off x="0" y="0"/>
                                <a:ext cx="6495393" cy="676894"/>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D8A9583" w14:textId="77777777" w:rsidR="00A96F1C" w:rsidRDefault="004A3E14" w:rsidP="00814823">
                                  <w:pPr>
                                    <w:jc w:val="center"/>
                                    <w:rPr>
                                      <w:color w:val="FFFFFF" w:themeColor="background1"/>
                                    </w:rPr>
                                  </w:pPr>
                                  <w:r>
                                    <w:rPr>
                                      <w:rFonts w:ascii="Century Gothic" w:eastAsia="Century Gothic" w:hAnsi="Century Gothic" w:cs="Arial"/>
                                      <w:color w:val="FFFFFF"/>
                                      <w:lang w:val="cy-GB"/>
                                    </w:rPr>
                                    <w:t>Dylunio canolfan feddygol yn Tŷ’r Berllan, 28 Heol yr Eglwys, Llanberi i gynnwys trosi ac ymestyn y tŷ presennol ac ailfodelu'r tiroedd presennol i ddarparu lleoedd parcio a gofod allanol wedi'i dirlunio.</w:t>
                                  </w:r>
                                </w:p>
                                <w:p w14:paraId="38968042" w14:textId="77777777" w:rsidR="00A96F1C" w:rsidRDefault="00A96F1C" w:rsidP="00814823">
                                  <w:pPr>
                                    <w:jc w:val="center"/>
                                    <w:rPr>
                                      <w:color w:val="FFFFFF" w:themeColor="background1"/>
                                    </w:rPr>
                                  </w:pPr>
                                </w:p>
                                <w:p w14:paraId="00C32A43" w14:textId="77777777" w:rsidR="00A96F1C" w:rsidRPr="005D120C" w:rsidRDefault="00A96F1C" w:rsidP="00814823">
                                  <w:pPr>
                                    <w:jc w:val="center"/>
                                    <w:rPr>
                                      <w:color w:val="FFFFFF" w:themeColor="background1"/>
                                    </w:rPr>
                                  </w:pPr>
                                </w:p>
                              </w:txbxContent>
                            </wps:txbx>
                            <wps:bodyPr rot="0" spcFirstLastPara="0" vertOverflow="overflow" horzOverflow="overflow" vert="horz" wrap="square" numCol="1" spcCol="0" rtlCol="0" fromWordArt="0" anchor="t" anchorCtr="0" forceAA="0" compatLnSpc="1">
                              <a:prstTxWarp prst="textNoShape">
                                <a:avLst/>
                              </a:prstTxWarp>
                            </wps:bodyPr>
                          </wps:wsp>
                        </a:graphicData>
                      </a:graphic>
                    </wp:inline>
                  </w:drawing>
                </mc:Choice>
                <mc:Fallback>
                  <w:pict>
                    <v:shape id="Text Box 26" o:spid="_x0000_i1028" type="#_x0000_t202" alt="Text box to enter abstract" style="width:511.45pt;height:53.3pt;mso-wrap-distance-bottom:0;mso-wrap-distance-left:0;mso-wrap-distance-right:0;mso-wrap-distance-top:0;v-text-anchor:top" filled="f" fillcolor="this" stroked="f">
                      <v:textbox>
                        <w:txbxContent>
                          <w:p w:rsidR="00A96F1C" w:rsidP="00814823" w14:paraId="273B2EE8" w14:textId="18055D31">
                            <w:pPr>
                              <w:bidi w:val="0"/>
                              <w:jc w:val="center"/>
                              <w:rPr>
                                <w:color w:val="FFFFFF" w:themeColor="background1"/>
                              </w:rPr>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FFFFFF"/>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Dylunio canolfan feddygol yn Tŷ’r Berllan, 28 Heol yr Eglwys, Llanberi i gynnwys trosi ac ymestyn y tŷ presennol ac ailfodelu'r tiroedd presennol i ddarparu lleoedd parcio a gofod allanol wedi'i dirlunio.</w:t>
                            </w:r>
                          </w:p>
                          <w:p w:rsidR="00A96F1C" w:rsidP="00814823" w14:paraId="70F1FD5B" w14:textId="77777777">
                            <w:pPr>
                              <w:jc w:val="center"/>
                              <w:rPr>
                                <w:color w:val="FFFFFF" w:themeColor="background1"/>
                              </w:rPr>
                            </w:pPr>
                          </w:p>
                          <w:p w:rsidR="00A96F1C" w:rsidRPr="005D120C" w:rsidP="00814823" w14:paraId="62454057" w14:textId="77777777">
                            <w:pPr>
                              <w:jc w:val="center"/>
                              <w:rPr>
                                <w:color w:val="FFFFFF" w:themeColor="background1"/>
                              </w:rPr>
                            </w:pPr>
                          </w:p>
                        </w:txbxContent>
                      </v:textbox>
                      <w10:anchorlock/>
                    </v:shape>
                  </w:pict>
                </mc:Fallback>
              </mc:AlternateContent>
            </w:r>
          </w:p>
        </w:tc>
      </w:tr>
      <w:tr w:rsidR="00B67BDA" w14:paraId="6E67E36C" w14:textId="77777777" w:rsidTr="00B67BDA">
        <w:trPr>
          <w:cnfStyle w:val="000000100000" w:firstRow="0" w:lastRow="0" w:firstColumn="0" w:lastColumn="0" w:oddVBand="0" w:evenVBand="0" w:oddHBand="1" w:evenHBand="0" w:firstRowFirstColumn="0" w:firstRowLastColumn="0" w:lastRowFirstColumn="0" w:lastRowLastColumn="0"/>
          <w:trHeight w:hRule="exact" w:val="2304"/>
          <w:jc w:val="center"/>
        </w:trPr>
        <w:tc>
          <w:tcPr>
            <w:cnfStyle w:val="001000000000" w:firstRow="0" w:lastRow="0" w:firstColumn="1" w:lastColumn="0" w:oddVBand="0" w:evenVBand="0" w:oddHBand="0" w:evenHBand="0" w:firstRowFirstColumn="0" w:firstRowLastColumn="0" w:lastRowFirstColumn="0" w:lastRowLastColumn="0"/>
            <w:tcW w:w="12256" w:type="dxa"/>
            <w:shd w:val="clear" w:color="auto" w:fill="auto"/>
            <w:vAlign w:val="center"/>
          </w:tcPr>
          <w:p w14:paraId="127A06E9" w14:textId="77777777" w:rsidR="00814823" w:rsidRDefault="00814823" w:rsidP="006045D9">
            <w:pPr>
              <w:rPr>
                <w:b w:val="0"/>
                <w:bCs w:val="0"/>
              </w:rPr>
            </w:pPr>
          </w:p>
        </w:tc>
      </w:tr>
    </w:tbl>
    <w:tbl>
      <w:tblPr>
        <w:tblStyle w:val="TableGrid"/>
        <w:tblW w:w="11799" w:type="dxa"/>
        <w:tblInd w:w="-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Layout table"/>
      </w:tblPr>
      <w:tblGrid>
        <w:gridCol w:w="7909"/>
        <w:gridCol w:w="231"/>
        <w:gridCol w:w="3659"/>
      </w:tblGrid>
      <w:tr w:rsidR="00B67BDA" w14:paraId="60F449CF" w14:textId="77777777" w:rsidTr="00C412C9">
        <w:trPr>
          <w:trHeight w:val="10397"/>
        </w:trPr>
        <w:tc>
          <w:tcPr>
            <w:tcW w:w="7909" w:type="dxa"/>
          </w:tcPr>
          <w:p w14:paraId="228C8AB7" w14:textId="77777777" w:rsidR="00C13B2F" w:rsidRDefault="004A3E14" w:rsidP="001C62C8">
            <w:pPr>
              <w:rPr>
                <w:sz w:val="24"/>
              </w:rPr>
            </w:pPr>
            <w:r>
              <w:rPr>
                <w:noProof/>
              </w:rPr>
              <w:lastRenderedPageBreak/>
              <mc:AlternateContent>
                <mc:Choice Requires="wps">
                  <w:drawing>
                    <wp:inline distT="0" distB="0" distL="0" distR="0" wp14:anchorId="0AF6123F" wp14:editId="1D26BFC0">
                      <wp:extent cx="4885055" cy="795528"/>
                      <wp:effectExtent l="0" t="0" r="0" b="5080"/>
                      <wp:docPr id="7" name="Text Box 7" descr="Document title"/>
                      <wp:cNvGraphicFramePr/>
                      <a:graphic xmlns:a="http://schemas.openxmlformats.org/drawingml/2006/main">
                        <a:graphicData uri="http://schemas.microsoft.com/office/word/2010/wordprocessingShape">
                          <wps:wsp>
                            <wps:cNvSpPr txBox="1"/>
                            <wps:spPr>
                              <a:xfrm>
                                <a:off x="0" y="0"/>
                                <a:ext cx="4885055" cy="795528"/>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4BDFF39" w14:textId="1EF43D5A" w:rsidR="00A96F1C" w:rsidRDefault="004A3E14" w:rsidP="00C13B2F">
                                  <w:pPr>
                                    <w:pStyle w:val="Title"/>
                                  </w:pPr>
                                  <w:proofErr w:type="spellStart"/>
                                  <w:r w:rsidRPr="004A3E14">
                                    <w:t>Canolfan</w:t>
                                  </w:r>
                                  <w:proofErr w:type="spellEnd"/>
                                  <w:r w:rsidRPr="004A3E14">
                                    <w:t xml:space="preserve"> </w:t>
                                  </w:r>
                                  <w:proofErr w:type="spellStart"/>
                                  <w:r w:rsidRPr="004A3E14">
                                    <w:t>Feddygol</w:t>
                                  </w:r>
                                  <w:proofErr w:type="spellEnd"/>
                                  <w:r w:rsidRPr="004A3E14">
                                    <w:t xml:space="preserve"> </w:t>
                                  </w:r>
                                  <w:proofErr w:type="spellStart"/>
                                  <w:r w:rsidRPr="004A3E14">
                                    <w:t>Arfaethedig</w:t>
                                  </w:r>
                                  <w:proofErr w:type="spellEnd"/>
                                </w:p>
                              </w:txbxContent>
                            </wps:txbx>
                            <wps:bodyPr rot="0" spcFirstLastPara="0" vertOverflow="overflow" horzOverflow="overflow" vert="horz" wrap="square" numCol="1" spcCol="0" rtlCol="0" fromWordArt="0" anchor="b" anchorCtr="0" forceAA="0" compatLnSpc="1">
                              <a:prstTxWarp prst="textNoShape">
                                <a:avLst/>
                              </a:prstTxWarp>
                            </wps:bodyPr>
                          </wps:wsp>
                        </a:graphicData>
                      </a:graphic>
                    </wp:inline>
                  </w:drawing>
                </mc:Choice>
                <mc:Fallback>
                  <w:pict>
                    <v:shape w14:anchorId="0AF6123F" id="Text Box 7" o:spid="_x0000_s1029" type="#_x0000_t202" alt="Document title" style="width:384.65pt;height:62.65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" filled="f" stroked="f">
                      <v:textbox>
                        <w:txbxContent>
                          <w:p w14:paraId="44BDFF39" w14:textId="1EF43D5A" w:rsidR="00A96F1C" w:rsidRDefault="004A3E14" w:rsidP="00C13B2F">
                            <w:pPr>
                              <w:pStyle w:val="Title"/>
                            </w:pPr>
                            <w:proofErr w:type="spellStart"/>
                            <w:r w:rsidRPr="004A3E14">
                              <w:t>Canolfan</w:t>
                            </w:r>
                            <w:proofErr w:type="spellEnd"/>
                            <w:r w:rsidRPr="004A3E14">
                              <w:t xml:space="preserve"> </w:t>
                            </w:r>
                            <w:proofErr w:type="spellStart"/>
                            <w:r w:rsidRPr="004A3E14">
                              <w:t>Feddygol</w:t>
                            </w:r>
                            <w:proofErr w:type="spellEnd"/>
                            <w:r w:rsidRPr="004A3E14">
                              <w:t xml:space="preserve"> </w:t>
                            </w:r>
                            <w:proofErr w:type="spellStart"/>
                            <w:r w:rsidRPr="004A3E14">
                              <w:t>Arfaethedig</w:t>
                            </w:r>
                            <w:proofErr w:type="spellEnd"/>
                          </w:p>
                        </w:txbxContent>
                      </v:textbox>
                      <w10:anchorlock/>
                    </v:shape>
                  </w:pict>
                </mc:Fallback>
              </mc:AlternateContent>
            </w:r>
          </w:p>
          <w:p w14:paraId="04B2584A" w14:textId="77777777" w:rsidR="00C13B2F" w:rsidRDefault="004A3E14" w:rsidP="00C13B2F">
            <w:pPr>
              <w:rPr>
                <w:sz w:val="24"/>
              </w:rPr>
            </w:pPr>
            <w:r>
              <w:rPr>
                <w:noProof/>
              </w:rPr>
              <mc:AlternateContent>
                <mc:Choice Requires="wps">
                  <w:drawing>
                    <wp:inline distT="0" distB="0" distL="0" distR="0" wp14:anchorId="7296D973" wp14:editId="20211388">
                      <wp:extent cx="4679950" cy="609600"/>
                      <wp:effectExtent l="0" t="0" r="0" b="0"/>
                      <wp:docPr id="12" name="Text Box 12" descr="Document subtitle"/>
                      <wp:cNvGraphicFramePr/>
                      <a:graphic xmlns:a="http://schemas.openxmlformats.org/drawingml/2006/main">
                        <a:graphicData uri="http://schemas.microsoft.com/office/word/2010/wordprocessingShape">
                          <wps:wsp>
                            <wps:cNvSpPr txBox="1"/>
                            <wps:spPr>
                              <a:xfrm>
                                <a:off x="0" y="0"/>
                                <a:ext cx="4679950" cy="6096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sdt>
                                  <w:sdtPr>
                                    <w:rPr>
                                      <w:lang w:val="de-DE"/>
                                    </w:rPr>
                                    <w:alias w:val="Isdeitl y ddogfen:"/>
                                    <w:tag w:val="Document subtitle:"/>
                                    <w:id w:val="-352959994"/>
                                    <w:dataBinding w:prefixMappings="xmlns:ns0='http://purl.org/dc/elements/1.1/' xmlns:ns1='http://schemas.openxmlformats.org/package/2006/metadata/core-properties' " w:xpath="/ns1:coreProperties[1]/ns0:subject[1]" w:storeItemID="{6C3C8BC8-F283-45AE-878A-BAB7291924A1}"/>
                                    <w15:appearance w15:val="hidden"/>
                                    <w:text w:multiLine="1"/>
                                  </w:sdtPr>
                                  <w:sdtEndPr/>
                                  <w:sdtContent>
                                    <w:p w14:paraId="0726E85F" w14:textId="727545A3" w:rsidR="00B67BDA" w:rsidRDefault="004A3E14" w:rsidP="00C13B2F">
                                      <w:pPr>
                                        <w:pStyle w:val="Subtitle"/>
                                        <w:rPr>
                                          <w:rFonts w:ascii="Century Gothic" w:eastAsia="Century Gothic" w:hAnsi="Century Gothic" w:cs="Times New Roman"/>
                                          <w:b w:val="0"/>
                                          <w:color w:val="CB400B"/>
                                          <w:sz w:val="44"/>
                                          <w:szCs w:val="44"/>
                                          <w:lang w:val="cy-GB"/>
                                        </w:rPr>
                                      </w:pPr>
                                      <w:r w:rsidRPr="004A3E14">
                                        <w:rPr>
                                          <w:lang w:val="de-DE"/>
                                        </w:rPr>
                                        <w:t>Tŷ’r Berllan, 28 Heol yr Eglwys, Llanberi</w:t>
                                      </w:r>
                                    </w:p>
                                  </w:sdtContent>
                                </w:sdt>
                              </w:txbxContent>
                            </wps:txbx>
                            <wps:bodyPr rot="0" spcFirstLastPara="0" vertOverflow="overflow" horzOverflow="overflow" vert="horz" wrap="square" lIns="91440" tIns="73152" rIns="91440" bIns="45720" numCol="1" spcCol="0" rtlCol="0" fromWordArt="0" anchor="t" anchorCtr="0" forceAA="0" compatLnSpc="1">
                              <a:prstTxWarp prst="textNoShape">
                                <a:avLst/>
                              </a:prstTxWarp>
                            </wps:bodyPr>
                          </wps:wsp>
                        </a:graphicData>
                      </a:graphic>
                    </wp:inline>
                  </w:drawing>
                </mc:Choice>
                <mc:Fallback>
                  <w:pict>
                    <v:shape w14:anchorId="7296D973" id="Text Box 12" o:spid="_x0000_s1030" type="#_x0000_t202" alt="Document subtitle" style="width:368.5pt;height: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" filled="f" stroked="f">
                      <v:textbox inset=",5.76pt">
                        <w:txbxContent>
                          <w:sdt>
                            <w:sdtPr>
                              <w:rPr>
                                <w:lang w:val="de-DE"/>
                              </w:rPr>
                              <w:alias w:val="Isdeitl y ddogfen:"/>
                              <w:tag w:val="Document subtitle:"/>
                              <w:id w:val="-352959994"/>
                              <w:dataBinding w:prefixMappings="xmlns:ns0='http://purl.org/dc/elements/1.1/' xmlns:ns1='http://schemas.openxmlformats.org/package/2006/metadata/core-properties' " w:xpath="/ns1:coreProperties[1]/ns0:subject[1]" w:storeItemID="{6C3C8BC8-F283-45AE-878A-BAB7291924A1}"/>
                              <w15:appearance w15:val="hidden"/>
                              <w:text w:multiLine="1"/>
                            </w:sdtPr>
                            <w:sdtEndPr/>
                            <w:sdtContent>
                              <w:p w14:paraId="0726E85F" w14:textId="727545A3" w:rsidR="00B67BDA" w:rsidRDefault="004A3E14" w:rsidP="00C13B2F">
                                <w:pPr>
                                  <w:pStyle w:val="Subtitle"/>
                                  <w:rPr>
                                    <w:rFonts w:ascii="Century Gothic" w:eastAsia="Century Gothic" w:hAnsi="Century Gothic" w:cs="Times New Roman"/>
                                    <w:b w:val="0"/>
                                    <w:color w:val="CB400B"/>
                                    <w:sz w:val="44"/>
                                    <w:szCs w:val="44"/>
                                    <w:lang w:val="cy-GB"/>
                                  </w:rPr>
                                </w:pPr>
                                <w:r w:rsidRPr="004A3E14">
                                  <w:rPr>
                                    <w:lang w:val="de-DE"/>
                                  </w:rPr>
                                  <w:t>Tŷ’r Berllan, 28 Heol yr Eglwys, Llanberi</w:t>
                                </w:r>
                              </w:p>
                            </w:sdtContent>
                          </w:sdt>
                        </w:txbxContent>
                      </v:textbox>
                      <w10:anchorlock/>
                    </v:shape>
                  </w:pict>
                </mc:Fallback>
              </mc:AlternateContent>
            </w:r>
            <w:r>
              <w:rPr>
                <w:noProof/>
              </w:rPr>
              <mc:AlternateContent>
                <mc:Choice Requires="wps">
                  <w:drawing>
                    <wp:inline distT="0" distB="0" distL="0" distR="0" wp14:anchorId="2FF6FA89" wp14:editId="30F6211A">
                      <wp:extent cx="4885349" cy="6338570"/>
                      <wp:effectExtent l="0" t="0" r="0" b="5080"/>
                      <wp:docPr id="13" name="Text Box 13" descr="Text box to enter content"/>
                      <wp:cNvGraphicFramePr/>
                      <a:graphic xmlns:a="http://schemas.openxmlformats.org/drawingml/2006/main">
                        <a:graphicData uri="http://schemas.microsoft.com/office/word/2010/wordprocessingShape">
                          <wps:wsp>
                            <wps:cNvSpPr txBox="1"/>
                            <wps:spPr>
                              <a:xfrm>
                                <a:off x="0" y="0"/>
                                <a:ext cx="4885349"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831FB5B" w14:textId="77777777" w:rsidR="00A96F1C" w:rsidRDefault="00A96F1C" w:rsidP="00401485">
                                  <w:pPr>
                                    <w:pStyle w:val="Heading2"/>
                                    <w:spacing w:after="240"/>
                                  </w:pPr>
                                </w:p>
                                <w:p w14:paraId="00848311" w14:textId="77777777" w:rsidR="00A96F1C" w:rsidRDefault="004A3E14" w:rsidP="00401485">
                                  <w:pPr>
                                    <w:pStyle w:val="Heading2"/>
                                    <w:spacing w:after="240"/>
                                  </w:pPr>
                                  <w:r>
                                    <w:rPr>
                                      <w:rFonts w:ascii="Century Gothic" w:eastAsia="Century Gothic" w:hAnsi="Century Gothic" w:cs="Times New Roman"/>
                                      <w:color w:val="3F1D5A"/>
                                      <w:szCs w:val="28"/>
                                      <w:lang w:val="cy-GB"/>
                                    </w:rPr>
                                    <w:t>Cyflwyniad</w:t>
                                  </w:r>
                                </w:p>
                                <w:p w14:paraId="3ABA0215" w14:textId="77777777" w:rsidR="004A3E14" w:rsidRDefault="004A3E14" w:rsidP="004A3E14">
                                  <w:pPr>
                                    <w:autoSpaceDE w:val="0"/>
                                    <w:autoSpaceDN w:val="0"/>
                                    <w:adjustRightInd w:val="0"/>
                                    <w:spacing w:after="240"/>
                                    <w:rPr>
                                      <w:rFonts w:ascii="Verdana" w:hAnsi="Verdana" w:cs="Verdana"/>
                                      <w:lang w:val="cy-GB"/>
                                    </w:rPr>
                                  </w:pPr>
                                  <w:r>
                                    <w:rPr>
                                      <w:rFonts w:ascii="Century Gothic" w:eastAsia="Century Gothic" w:hAnsi="Century Gothic" w:cs="Arial"/>
                                      <w:lang w:val="cy-GB"/>
                                    </w:rPr>
                                    <w:t xml:space="preserve">Mae </w:t>
                                  </w:r>
                                  <w:r>
                                    <w:rPr>
                                      <w:rFonts w:ascii="Century Gothic" w:hAnsi="Century Gothic" w:cs="Century Gothic"/>
                                      <w:lang w:val="cy-GB"/>
                                    </w:rPr>
                                    <w:t>Tŷ’r Berllan wedi'i nodi i'w droi'n ganolfan feddygol newydd ar gyfer Llanberi. Mae'r tŷ presennol yn 110 mlwydd oed ond wedi'i adeiladu yn yr arddull Fictoraidd gyda waliau brics coch, ffenestri bae mawr a tho llechi.</w:t>
                                  </w:r>
                                </w:p>
                                <w:p w14:paraId="0CEEB101"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Mae'r tŷ yn eistedd ar dir preifat o tua 0.35 Hectar neu 0.9 Erw mewn ardal breswyl yn bennaf. Mae'r safle o fewn pellter cerdded hawdd i ganol y dref ac mae ganddo gysylltiadau trafnidiaeth da.</w:t>
                                  </w:r>
                                </w:p>
                                <w:p w14:paraId="3C0930E1" w14:textId="77777777" w:rsidR="004A3E14" w:rsidRDefault="004A3E14" w:rsidP="004A3E14">
                                  <w:pPr>
                                    <w:autoSpaceDE w:val="0"/>
                                    <w:autoSpaceDN w:val="0"/>
                                    <w:adjustRightInd w:val="0"/>
                                    <w:rPr>
                                      <w:rFonts w:ascii="Verdana" w:hAnsi="Verdana" w:cs="Verdana"/>
                                      <w:lang w:val="cy-GB"/>
                                    </w:rPr>
                                  </w:pPr>
                                  <w:r>
                                    <w:rPr>
                                      <w:rFonts w:ascii="Century Gothic" w:hAnsi="Century Gothic" w:cs="Century Gothic"/>
                                      <w:lang w:val="cy-GB"/>
                                    </w:rPr>
                                    <w:t xml:space="preserve">Mae'r tŷ wedi bod yn wag ers sawl blwyddyn ac mae wedi dadfeilio. Cafodd rhan gefn o'r tŷ ei ddymchwel am resymau diogelwch yn 2011 ac mae planciau wedi’u gosod ar brif gorff y tŷ a'i adael yn wag ers hynny. </w:t>
                                  </w:r>
                                </w:p>
                                <w:p w14:paraId="47A50673"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 xml:space="preserve">Yn ogystal â gerddi preifat a dreif o'r briffordd gyfagos (Heol yr Eglwys) mae cofnodion yn dangos bod y tiroedd yng nghefn y tŷ wedi eu defnyddio fel perllan afalau. Mae'r rhan hon o'r safle hefyd heb ei defnyddio ac wedi tyfu’n wyllt i raddau helaeth. </w:t>
                                  </w:r>
                                </w:p>
                                <w:p w14:paraId="20F53409" w14:textId="77777777" w:rsidR="004A3E14" w:rsidRDefault="004A3E14" w:rsidP="004A3E14">
                                  <w:pPr>
                                    <w:autoSpaceDE w:val="0"/>
                                    <w:autoSpaceDN w:val="0"/>
                                    <w:adjustRightInd w:val="0"/>
                                    <w:rPr>
                                      <w:rFonts w:ascii="Verdana" w:hAnsi="Verdana" w:cs="Verdana"/>
                                      <w:lang w:val="cy-GB"/>
                                    </w:rPr>
                                  </w:pPr>
                                  <w:r>
                                    <w:rPr>
                                      <w:rFonts w:ascii="Century Gothic" w:hAnsi="Century Gothic" w:cs="Century Gothic"/>
                                      <w:lang w:val="cy-GB"/>
                                    </w:rPr>
                                    <w:t>Rhaid i'r ganolfan feddygol newydd letya chwe meddyg, tair nyrs a derbynnydd. Bydd angen estyniad i'r tŷ presennol. Bydd angen i hyn fod yn gydnaws â threftadaeth yr adeilad presennol.</w:t>
                                  </w:r>
                                </w:p>
                                <w:p w14:paraId="0FABDCC2" w14:textId="79D9F0F8" w:rsidR="00A96F1C" w:rsidRPr="004A3E14" w:rsidRDefault="00A96F1C" w:rsidP="004A3E14">
                                  <w:pPr>
                                    <w:spacing w:after="240"/>
                                    <w:rPr>
                                      <w:lang w:val="cy-GB"/>
                                    </w:rPr>
                                  </w:pPr>
                                </w:p>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2FF6FA89" id="Text Box 13" o:spid="_x0000_s1031" type="#_x0000_t202" alt="Text box to enter content" style="width:384.65pt;height:49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" filled="f" stroked="f">
                      <v:textbox inset=",23.04pt">
                        <w:txbxContent>
                          <w:p w14:paraId="0831FB5B" w14:textId="77777777" w:rsidR="00A96F1C" w:rsidRDefault="00A96F1C" w:rsidP="00401485">
                            <w:pPr>
                              <w:pStyle w:val="Heading2"/>
                              <w:spacing w:after="240"/>
                            </w:pPr>
                          </w:p>
                          <w:p w14:paraId="00848311" w14:textId="77777777" w:rsidR="00A96F1C" w:rsidRDefault="004A3E14" w:rsidP="00401485">
                            <w:pPr>
                              <w:pStyle w:val="Heading2"/>
                              <w:spacing w:after="240"/>
                            </w:pPr>
                            <w:r>
                              <w:rPr>
                                <w:rFonts w:ascii="Century Gothic" w:eastAsia="Century Gothic" w:hAnsi="Century Gothic" w:cs="Times New Roman"/>
                                <w:color w:val="3F1D5A"/>
                                <w:szCs w:val="28"/>
                                <w:lang w:val="cy-GB"/>
                              </w:rPr>
                              <w:t>Cyflwyniad</w:t>
                            </w:r>
                          </w:p>
                          <w:p w14:paraId="3ABA0215" w14:textId="77777777" w:rsidR="004A3E14" w:rsidRDefault="004A3E14" w:rsidP="004A3E14">
                            <w:pPr>
                              <w:autoSpaceDE w:val="0"/>
                              <w:autoSpaceDN w:val="0"/>
                              <w:adjustRightInd w:val="0"/>
                              <w:spacing w:after="240"/>
                              <w:rPr>
                                <w:rFonts w:ascii="Verdana" w:hAnsi="Verdana" w:cs="Verdana"/>
                                <w:lang w:val="cy-GB"/>
                              </w:rPr>
                            </w:pPr>
                            <w:r>
                              <w:rPr>
                                <w:rFonts w:ascii="Century Gothic" w:eastAsia="Century Gothic" w:hAnsi="Century Gothic" w:cs="Arial"/>
                                <w:lang w:val="cy-GB"/>
                              </w:rPr>
                              <w:t xml:space="preserve">Mae </w:t>
                            </w:r>
                            <w:r>
                              <w:rPr>
                                <w:rFonts w:ascii="Century Gothic" w:hAnsi="Century Gothic" w:cs="Century Gothic"/>
                                <w:lang w:val="cy-GB"/>
                              </w:rPr>
                              <w:t>Tŷ’r Berllan wedi'i nodi i'w droi'n ganolfan feddygol newydd ar gyfer Llanberi. Mae'r tŷ presennol yn 110 mlwydd oed ond wedi'i adeiladu yn yr arddull Fictoraidd gyda waliau brics coch, ffenestri bae mawr a tho llechi.</w:t>
                            </w:r>
                          </w:p>
                          <w:p w14:paraId="0CEEB101"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Mae'r tŷ yn eistedd ar dir preifat o tua 0.35 Hectar neu 0.9 Erw mewn ardal breswyl yn bennaf. Mae'r safle o fewn pellter cerdded hawdd i ganol y dref ac mae ganddo gysylltiadau trafnidiaeth da.</w:t>
                            </w:r>
                          </w:p>
                          <w:p w14:paraId="3C0930E1" w14:textId="77777777" w:rsidR="004A3E14" w:rsidRDefault="004A3E14" w:rsidP="004A3E14">
                            <w:pPr>
                              <w:autoSpaceDE w:val="0"/>
                              <w:autoSpaceDN w:val="0"/>
                              <w:adjustRightInd w:val="0"/>
                              <w:rPr>
                                <w:rFonts w:ascii="Verdana" w:hAnsi="Verdana" w:cs="Verdana"/>
                                <w:lang w:val="cy-GB"/>
                              </w:rPr>
                            </w:pPr>
                            <w:r>
                              <w:rPr>
                                <w:rFonts w:ascii="Century Gothic" w:hAnsi="Century Gothic" w:cs="Century Gothic"/>
                                <w:lang w:val="cy-GB"/>
                              </w:rPr>
                              <w:t xml:space="preserve">Mae'r tŷ wedi bod yn wag ers sawl blwyddyn ac mae wedi dadfeilio. Cafodd rhan gefn o'r tŷ ei ddymchwel am resymau diogelwch yn 2011 ac mae planciau wedi’u gosod ar brif gorff y tŷ a'i adael yn wag ers hynny. </w:t>
                            </w:r>
                          </w:p>
                          <w:p w14:paraId="47A50673"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 xml:space="preserve">Yn ogystal â gerddi preifat a dreif o'r briffordd gyfagos (Heol yr Eglwys) mae cofnodion yn dangos bod y tiroedd yng nghefn y tŷ wedi eu defnyddio fel perllan afalau. Mae'r rhan hon o'r safle hefyd heb ei defnyddio ac wedi tyfu’n wyllt i raddau helaeth. </w:t>
                            </w:r>
                          </w:p>
                          <w:p w14:paraId="20F53409" w14:textId="77777777" w:rsidR="004A3E14" w:rsidRDefault="004A3E14" w:rsidP="004A3E14">
                            <w:pPr>
                              <w:autoSpaceDE w:val="0"/>
                              <w:autoSpaceDN w:val="0"/>
                              <w:adjustRightInd w:val="0"/>
                              <w:rPr>
                                <w:rFonts w:ascii="Verdana" w:hAnsi="Verdana" w:cs="Verdana"/>
                                <w:lang w:val="cy-GB"/>
                              </w:rPr>
                            </w:pPr>
                            <w:r>
                              <w:rPr>
                                <w:rFonts w:ascii="Century Gothic" w:hAnsi="Century Gothic" w:cs="Century Gothic"/>
                                <w:lang w:val="cy-GB"/>
                              </w:rPr>
                              <w:t>Rhaid i'r ganolfan feddygol newydd letya chwe meddyg, tair nyrs a derbynnydd. Bydd angen estyniad i'r tŷ presennol. Bydd angen i hyn fod yn gydnaws â threftadaeth yr adeilad presennol.</w:t>
                            </w:r>
                          </w:p>
                          <w:p w14:paraId="0FABDCC2" w14:textId="79D9F0F8" w:rsidR="00A96F1C" w:rsidRPr="004A3E14" w:rsidRDefault="00A96F1C" w:rsidP="004A3E14">
                            <w:pPr>
                              <w:spacing w:after="240"/>
                              <w:rPr>
                                <w:lang w:val="cy-GB"/>
                              </w:rPr>
                            </w:pPr>
                          </w:p>
                        </w:txbxContent>
                      </v:textbox>
                      <w10:anchorlock/>
                    </v:shape>
                  </w:pict>
                </mc:Fallback>
              </mc:AlternateContent>
            </w:r>
          </w:p>
        </w:tc>
        <w:tc>
          <w:tcPr>
            <w:tcW w:w="231" w:type="dxa"/>
          </w:tcPr>
          <w:p w14:paraId="48F1BF23" w14:textId="77777777" w:rsidR="00C13B2F" w:rsidRDefault="00C13B2F" w:rsidP="001C62C8">
            <w:pPr>
              <w:rPr>
                <w:sz w:val="24"/>
              </w:rPr>
            </w:pPr>
          </w:p>
        </w:tc>
        <w:tc>
          <w:tcPr>
            <w:tcW w:w="3659" w:type="dxa"/>
            <w:shd w:val="clear" w:color="auto" w:fill="3F1D5A" w:themeFill="accent1"/>
          </w:tcPr>
          <w:p w14:paraId="7D3E7AA7" w14:textId="77777777" w:rsidR="00C13B2F" w:rsidRDefault="004A3E14" w:rsidP="00C13B2F">
            <w:pPr>
              <w:rPr>
                <w:sz w:val="24"/>
              </w:rPr>
            </w:pPr>
            <w:r>
              <w:rPr>
                <w:noProof/>
              </w:rPr>
              <mc:AlternateContent>
                <mc:Choice Requires="wps">
                  <w:drawing>
                    <wp:inline distT="0" distB="0" distL="0" distR="0" wp14:anchorId="6D60B949" wp14:editId="32B1135E">
                      <wp:extent cx="2101756" cy="731520"/>
                      <wp:effectExtent l="0" t="0" r="0" b="0"/>
                      <wp:docPr id="14" name="Text Box 14"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DE61CAA" w14:textId="77777777" w:rsidR="00A96F1C" w:rsidRDefault="004A3E14" w:rsidP="00C13B2F">
                                  <w:pPr>
                                    <w:pStyle w:val="Heading1"/>
                                  </w:pPr>
                                  <w:r>
                                    <w:rPr>
                                      <w:rFonts w:ascii="Century Gothic" w:eastAsia="Century Gothic" w:hAnsi="Century Gothic" w:cs="Times New Roman"/>
                                      <w:color w:val="FFFFFF"/>
                                      <w:szCs w:val="28"/>
                                      <w:lang w:val="cy-GB"/>
                                    </w:rPr>
                                    <w:t>Lluniadau a Darluniau</w:t>
                                  </w:r>
                                </w:p>
                                <w:p w14:paraId="2FE6A80F" w14:textId="77777777" w:rsidR="00A96F1C" w:rsidRPr="005D120C" w:rsidRDefault="004A3E14" w:rsidP="00C13B2F">
                                  <w:pPr>
                                    <w:jc w:val="center"/>
                                  </w:pPr>
                                  <w:sdt>
                                    <w:sdtPr>
                                      <w:rPr>
                                        <w:color w:val="F3642C" w:themeColor="text2"/>
                                      </w:rPr>
                                      <w:alias w:val="Ellipsis:"/>
                                      <w:tag w:val="Ellipsis:"/>
                                      <w:id w:val="-1434666378"/>
                                      <w:temporary/>
                                      <w:showingPlcHdr/>
                                      <w15:appearance w15:val="hidden"/>
                                    </w:sdtPr>
                                    <w:sdtEnd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wps:bodyPr>
                          </wps:wsp>
                        </a:graphicData>
                      </a:graphic>
                    </wp:inline>
                  </w:drawing>
                </mc:Choice>
                <mc:Fallback>
                  <w:pict>
                    <v:shape id="Text Box 14" o:spid="_x0000_i1032" type="#_x0000_t202" alt="Text box to enter sidebar title" style="width:165.49pt;height:57.6pt;mso-wrap-distance-bottom:0;mso-wrap-distance-left:0;mso-wrap-distance-right:0;mso-wrap-distance-top:0;v-text-anchor:top" filled="f" fillcolor="this" stroked="f">
                      <v:textbox inset=",5.04pt">
                        <w:txbxContent>
                          <w:p w:rsidR="00A96F1C" w:rsidP="00C13B2F" w14:paraId="5F0C4254" w14:textId="72785124">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Lluniadau a Darluniau</w:t>
                            </w:r>
                          </w:p>
                          <w:p w:rsidR="00A96F1C" w:rsidRPr="005D120C" w:rsidP="00C13B2F" w14:paraId="74596CE6" w14:textId="77777777">
                            <w:pPr>
                              <w:bidi w:val="0"/>
                              <w:jc w:val="center"/>
                            </w:pPr>
                            <w:sdt>
                              <w:sdtPr>
                                <w:rPr>
                                  <w:color w:val="F3642C" w:themeColor="text2"/>
                                </w:rPr>
                                <w:alias w:val="Ellipsis:"/>
                                <w:tag w:val="Ellipsis:"/>
                                <w:id w:val="279691002"/>
                                <w:showingPlcHdr/>
                                <w:richText/>
                                <w:temporary/>
                                <w15:appearance w15:val="hidden"/>
                              </w:sdt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v:textbox>
                      <w10:anchorlock/>
                    </v:shape>
                  </w:pict>
                </mc:Fallback>
              </mc:AlternateContent>
            </w:r>
            <w:r>
              <w:rPr>
                <w:noProof/>
              </w:rPr>
              <mc:AlternateContent>
                <mc:Choice Requires="wps">
                  <w:drawing>
                    <wp:inline distT="0" distB="0" distL="0" distR="0" wp14:anchorId="4E40BBB7" wp14:editId="246E28A9">
                      <wp:extent cx="2101215" cy="6338570"/>
                      <wp:effectExtent l="0" t="0" r="0" b="5080"/>
                      <wp:docPr id="15" name="Text Box 15" descr="Text box to enter sidebar content"/>
                      <wp:cNvGraphicFramePr/>
                      <a:graphic xmlns:a="http://schemas.openxmlformats.org/drawingml/2006/main">
                        <a:graphicData uri="http://schemas.microsoft.com/office/word/2010/wordprocessingShape">
                          <wps:wsp>
                            <wps:cNvSpPr txBox="1"/>
                            <wps:spPr>
                              <a:xfrm>
                                <a:off x="0" y="0"/>
                                <a:ext cx="2101215"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3B7D8FA" w14:textId="77777777" w:rsidR="00A96F1C" w:rsidRDefault="004A3E14" w:rsidP="00C13B2F">
                                  <w:pPr>
                                    <w:pStyle w:val="Heading1"/>
                                  </w:pPr>
                                  <w:r>
                                    <w:rPr>
                                      <w:rFonts w:ascii="Century Gothic" w:eastAsia="Century Gothic" w:hAnsi="Century Gothic" w:cs="Times New Roman"/>
                                      <w:color w:val="FFFFFF"/>
                                      <w:szCs w:val="28"/>
                                      <w:lang w:val="cy-GB"/>
                                    </w:rPr>
                                    <w:t>Cliciwch i weld fersiynau mwy:</w:t>
                                  </w:r>
                                </w:p>
                                <w:p w14:paraId="0F0BA512" w14:textId="77777777" w:rsidR="00A96F1C" w:rsidRDefault="00A96F1C" w:rsidP="00C13B2F">
                                  <w:pPr>
                                    <w:pStyle w:val="Heading1"/>
                                  </w:pPr>
                                </w:p>
                                <w:p w14:paraId="4CC86A7F" w14:textId="77777777" w:rsidR="00B67BDA" w:rsidRDefault="00B67BDA" w:rsidP="00C13B2F">
                                  <w:pPr>
                                    <w:pStyle w:val="Heading1"/>
                                    <w:rPr>
                                      <w:rFonts w:ascii="Century Gothic" w:eastAsia="Century Gothic" w:hAnsi="Century Gothic" w:cs="Times New Roman"/>
                                      <w:color w:val="FFFFFF"/>
                                      <w:szCs w:val="28"/>
                                      <w:lang w:val="cy-GB"/>
                                    </w:rPr>
                                  </w:pPr>
                                </w:p>
                                <w:p w14:paraId="3FAA6480" w14:textId="77777777" w:rsidR="00B67BDA" w:rsidRDefault="004A3E14" w:rsidP="00C13B2F">
                                  <w:pPr>
                                    <w:pStyle w:val="Heading1"/>
                                    <w:rPr>
                                      <w:rFonts w:ascii="Century Gothic" w:eastAsia="Century Gothic" w:hAnsi="Century Gothic" w:cs="Times New Roman"/>
                                      <w:color w:val="FFFFFF"/>
                                      <w:szCs w:val="28"/>
                                      <w:lang w:val="cy-GB"/>
                                    </w:rPr>
                                  </w:pPr>
                                  <w:r>
                                    <w:rPr>
                                      <w:noProof/>
                                    </w:rPr>
                                    <w:drawing>
                                      <wp:inline distT="0" distB="0" distL="0" distR="0" wp14:anchorId="680267BA" wp14:editId="3F52289B">
                                        <wp:extent cx="1918335" cy="2245995"/>
                                        <wp:effectExtent l="0" t="0" r="5715" b="1905"/>
                                        <wp:docPr id="730528938" name="Picture 1" descr="Disgrifiad a gynhyrchir yn awtomati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2131" name="Picture 1" descr="Diagram, engineering drawing&#10;&#10;Description automatically generated">
                                                  <a:hlinkClick r:id="rId10"/>
                                                </pic:cNvPr>
                                                <pic:cNvPicPr/>
                                              </pic:nvPicPr>
                                              <pic:blipFill>
                                                <a:blip r:embed="rId11">
                                                  <a:extLst>
                                                    <a:ext uri="{28A0092B-C50C-407E-A947-70E740481C1C}">
                                                      <a14:useLocalDpi xmlns:a14="http://schemas.microsoft.com/office/drawing/2010/main" val="0"/>
                                                    </a:ext>
                                                  </a:extLst>
                                                </a:blip>
                                                <a:stretch>
                                                  <a:fillRect/>
                                                </a:stretch>
                                              </pic:blipFill>
                                              <pic:spPr>
                                                <a:xfrm>
                                                  <a:off x="0" y="0"/>
                                                  <a:ext cx="1918335" cy="2245995"/>
                                                </a:xfrm>
                                                <a:prstGeom prst="rect">
                                                  <a:avLst/>
                                                </a:prstGeom>
                                              </pic:spPr>
                                            </pic:pic>
                                          </a:graphicData>
                                        </a:graphic>
                                      </wp:inline>
                                    </w:drawing>
                                  </w:r>
                                </w:p>
                                <w:p w14:paraId="06DE5E97" w14:textId="77777777" w:rsidR="00A96F1C" w:rsidRDefault="004A3E14" w:rsidP="00A92B04">
                                  <w:pPr>
                                    <w:pStyle w:val="Heading1"/>
                                  </w:pPr>
                                  <w:r>
                                    <w:rPr>
                                      <w:rFonts w:ascii="Century Gothic" w:eastAsia="Century Gothic" w:hAnsi="Century Gothic" w:cs="Times New Roman"/>
                                      <w:color w:val="FFFFFF"/>
                                      <w:szCs w:val="28"/>
                                      <w:lang w:val="cy-GB"/>
                                    </w:rPr>
                                    <w:t xml:space="preserve"> Cynllun Lleoliad.</w:t>
                                  </w:r>
                                </w:p>
                                <w:p w14:paraId="1BDF8366" w14:textId="77777777" w:rsidR="00A96F1C" w:rsidRDefault="00A96F1C" w:rsidP="00A92B04"/>
                                <w:p w14:paraId="68C0B0E6" w14:textId="77777777" w:rsidR="00A96F1C" w:rsidRPr="00A92B04" w:rsidRDefault="00A96F1C" w:rsidP="00A92B04"/>
                                <w:p w14:paraId="434F6762" w14:textId="77777777" w:rsidR="00B67BDA" w:rsidRDefault="00B67BDA" w:rsidP="00A92B04">
                                  <w:pPr>
                                    <w:rPr>
                                      <w:rFonts w:ascii="Century Gothic" w:eastAsia="Century Gothic" w:hAnsi="Century Gothic" w:cs="Times New Roman"/>
                                      <w:color w:val="FFFFFF"/>
                                      <w:sz w:val="28"/>
                                      <w:szCs w:val="28"/>
                                      <w:lang w:val="cy-GB"/>
                                    </w:rPr>
                                  </w:pPr>
                                </w:p>
                                <w:p w14:paraId="583DEFCB" w14:textId="77777777" w:rsidR="00B67BDA" w:rsidRDefault="004A3E14" w:rsidP="00A92B04">
                                  <w:pPr>
                                    <w:rPr>
                                      <w:rFonts w:ascii="Century Gothic" w:eastAsia="Century Gothic" w:hAnsi="Century Gothic" w:cs="Times New Roman"/>
                                      <w:color w:val="FFFFFF"/>
                                      <w:sz w:val="28"/>
                                      <w:szCs w:val="28"/>
                                      <w:lang w:val="cy-GB"/>
                                    </w:rPr>
                                  </w:pPr>
                                  <w:r>
                                    <w:rPr>
                                      <w:noProof/>
                                    </w:rPr>
                                    <w:drawing>
                                      <wp:inline distT="0" distB="0" distL="0" distR="0" wp14:anchorId="4DEC9A93" wp14:editId="08F2D232">
                                        <wp:extent cx="1918335" cy="1320800"/>
                                        <wp:effectExtent l="0" t="0" r="5715" b="0"/>
                                        <wp:docPr id="1550792287" name="Picture 8" descr="Description automatically generated">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488354" name="Picture 8" descr="A picture containing outdoor, building, grass, old&#10;&#10;Description automatically generated">
                                                  <a:hlinkClick r:id="rId10"/>
                                                </pic:cNvPr>
                                                <pic:cNvPicPr/>
                                              </pic:nvPicPr>
                                              <pic:blipFill>
                                                <a:blip r:embed="rId12">
                                                  <a:extLst>
                                                    <a:ext uri="{28A0092B-C50C-407E-A947-70E740481C1C}">
                                                      <a14:useLocalDpi xmlns:a14="http://schemas.microsoft.com/office/drawing/2010/main" val="0"/>
                                                    </a:ext>
                                                  </a:extLst>
                                                </a:blip>
                                                <a:stretch>
                                                  <a:fillRect/>
                                                </a:stretch>
                                              </pic:blipFill>
                                              <pic:spPr>
                                                <a:xfrm>
                                                  <a:off x="0" y="0"/>
                                                  <a:ext cx="1918335" cy="1320800"/>
                                                </a:xfrm>
                                                <a:prstGeom prst="rect">
                                                  <a:avLst/>
                                                </a:prstGeom>
                                              </pic:spPr>
                                            </pic:pic>
                                          </a:graphicData>
                                        </a:graphic>
                                      </wp:inline>
                                    </w:drawing>
                                  </w:r>
                                </w:p>
                                <w:p w14:paraId="5B252CBD" w14:textId="77777777" w:rsidR="00A96F1C" w:rsidRDefault="004A3E14" w:rsidP="00C13B2F">
                                  <w:pPr>
                                    <w:pStyle w:val="Heading1"/>
                                  </w:pPr>
                                  <w:r>
                                    <w:rPr>
                                      <w:rFonts w:ascii="Century Gothic" w:eastAsia="Century Gothic" w:hAnsi="Century Gothic" w:cs="Times New Roman"/>
                                      <w:color w:val="FFFFFF"/>
                                      <w:szCs w:val="28"/>
                                      <w:lang w:val="cy-GB"/>
                                    </w:rPr>
                                    <w:t xml:space="preserve"> Tŷ’r Berllan</w:t>
                                  </w: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wps:bodyPr>
                          </wps:wsp>
                        </a:graphicData>
                      </a:graphic>
                    </wp:inline>
                  </w:drawing>
                </mc:Choice>
                <mc:Fallback>
                  <w:pict>
                    <v:shape id="Text Box 15" o:spid="_x0000_i1033" type="#_x0000_t202" alt="Text box to enter sidebar content" style="width:165.45pt;height:499.1pt;mso-wrap-distance-bottom:0;mso-wrap-distance-left:0;mso-wrap-distance-right:0;mso-wrap-distance-top:0;v-text-anchor:top" filled="f" fillcolor="this" stroked="f">
                      <v:textbox inset=",28.8pt">
                        <w:txbxContent>
                          <w:p w:rsidR="00A96F1C" w:rsidP="00C13B2F" w14:paraId="4E14A030" w14:textId="77777777">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Cliciwch i weld fersiynau mwy:</w:t>
                            </w:r>
                          </w:p>
                          <w:p w:rsidR="00A96F1C" w:rsidP="00C13B2F" w14:paraId="55CB7803" w14:textId="792056EE">
                            <w:pPr>
                              <w:pStyle w:val="Heading1"/>
                              <w:bidi w:val="0"/>
                            </w:pPr>
                          </w:p>
                          <w:p w:rsidP="00C13B2F">
                            <w:pPr>
                              <w:pStyle w:val="Heading1"/>
                              <w:bidi w:val="0"/>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p>
                          <w:p w:rsidP="00C13B2F">
                            <w:pPr>
                              <w:pStyle w:val="Heading1"/>
                              <w:bidi w:val="0"/>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drawing>
                              <wp:inline distT="0" distB="0" distL="0" distR="0">
                                <wp:extent cx="1918335" cy="2245995"/>
                                <wp:effectExtent l="0" t="0" r="5715" b="1905"/>
                                <wp:docPr id="1" name="Picture 1" descr="Disgrifiad a gynhyrchir yn awtomatig">
                                  <a:hlinkClick xmlns:a="http://schemas.openxmlformats.org/drawingml/2006/main" xmlns:r="http://schemas.openxmlformats.org/officeDocument/2006/relationships"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72282" name="Picture 1" descr="Diagram, engineering drawing&#10;&#10;Description automatically generated">
                                          <a:hlinkClick xmlns:a="http://schemas.openxmlformats.org/drawingml/2006/main" xmlns:r="http://schemas.openxmlformats.org/officeDocument/2006/relationships" r:id="rId13"/>
                                        </pic:cNvPr>
                                        <pic:cNvPicPr/>
                                      </pic:nvPicPr>
                                      <pic:blipFill>
                                        <a:blip xmlns:r="http://schemas.openxmlformats.org/officeDocument/2006/relationships" r:embed="rId14">
                                          <a:extLst>
                                            <a:ext xmlns:a="http://schemas.openxmlformats.org/drawingml/2006/main" uri="{28A0092B-C50C-407E-A947-70E740481C1C}">
                                              <a14:useLocalDpi xmlns:a14="http://schemas.microsoft.com/office/drawing/2010/main" val="0"/>
                                            </a:ext>
                                          </a:extLst>
                                        </a:blip>
                                        <a:stretch>
                                          <a:fillRect/>
                                        </a:stretch>
                                      </pic:blipFill>
                                      <pic:spPr>
                                        <a:xfrm>
                                          <a:off x="0" y="0"/>
                                          <a:ext cx="1918335" cy="2245995"/>
                                        </a:xfrm>
                                        <a:prstGeom prst="rect">
                                          <a:avLst/>
                                        </a:prstGeom>
                                      </pic:spPr>
                                    </pic:pic>
                                  </a:graphicData>
                                </a:graphic>
                              </wp:inline>
                            </w:drawing>
                          </w:p>
                          <w:p w:rsidR="00A96F1C" w:rsidP="00A92B04" w14:paraId="79CD4D9A" w14:textId="64A7AFA4">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 xml:space="preserve"> </w:t>
                            </w: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Cynllun Lleoliad.</w:t>
                            </w:r>
                          </w:p>
                          <w:p w:rsidR="00A96F1C" w:rsidP="00A92B04" w14:paraId="100A0ECE" w14:textId="6CE6C1B6"/>
                          <w:p w:rsidR="00A96F1C" w:rsidRPr="00A92B04" w:rsidP="00A92B04" w14:paraId="6BA24AE4" w14:textId="022E19DA">
                            <w:pPr>
                              <w:bidi w:val="0"/>
                            </w:pPr>
                          </w:p>
                          <w:p w:rsidP="00A92B04">
                            <w:pPr>
                              <w:bidi w:val="0"/>
                              <w:rPr>
                                <w:rStyle w:val="DefaultParagraphFont"/>
                                <w:rFonts w:ascii="Century Gothic" w:eastAsia="Century Gothic" w:hAnsi="Century Gothic" w:cs="Times New Roman"/>
                                <w:b w:val="0"/>
                                <w:bCs w:val="0"/>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p>
                          <w:p w:rsidP="00A92B04">
                            <w:pPr>
                              <w:bidi w:val="0"/>
                              <w:rPr>
                                <w:rStyle w:val="DefaultParagraphFont"/>
                                <w:rFonts w:ascii="Century Gothic" w:eastAsia="Century Gothic" w:hAnsi="Century Gothic" w:cs="Times New Roman"/>
                                <w:b w:val="0"/>
                                <w:bCs w:val="0"/>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drawing>
                              <wp:inline distT="0" distB="0" distL="0" distR="0">
                                <wp:extent cx="1918335" cy="1320800"/>
                                <wp:effectExtent l="0" t="0" r="5715" b="0"/>
                                <wp:docPr id="8" name="Picture 8" descr="Description automatically generated">
                                  <a:hlinkClick xmlns:a="http://schemas.openxmlformats.org/drawingml/2006/main" xmlns:r="http://schemas.openxmlformats.org/officeDocument/2006/relationships"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91582" name="Picture 8" descr="A picture containing outdoor, building, grass, old&#10;&#10;Description automatically generated">
                                          <a:hlinkClick xmlns:a="http://schemas.openxmlformats.org/drawingml/2006/main" xmlns:r="http://schemas.openxmlformats.org/officeDocument/2006/relationships" r:id="rId13"/>
                                        </pic:cNvPr>
                                        <pic:cNvPicPr/>
                                      </pic:nvPicPr>
                                      <pic:blipFill>
                                        <a:blip xmlns:r="http://schemas.openxmlformats.org/officeDocument/2006/relationships" r:embed="rId15">
                                          <a:extLst>
                                            <a:ext xmlns:a="http://schemas.openxmlformats.org/drawingml/2006/main" uri="{28A0092B-C50C-407E-A947-70E740481C1C}">
                                              <a14:useLocalDpi xmlns:a14="http://schemas.microsoft.com/office/drawing/2010/main" val="0"/>
                                            </a:ext>
                                          </a:extLst>
                                        </a:blip>
                                        <a:stretch>
                                          <a:fillRect/>
                                        </a:stretch>
                                      </pic:blipFill>
                                      <pic:spPr>
                                        <a:xfrm>
                                          <a:off x="0" y="0"/>
                                          <a:ext cx="1918335" cy="1320800"/>
                                        </a:xfrm>
                                        <a:prstGeom prst="rect">
                                          <a:avLst/>
                                        </a:prstGeom>
                                      </pic:spPr>
                                    </pic:pic>
                                  </a:graphicData>
                                </a:graphic>
                              </wp:inline>
                            </w:drawing>
                          </w:p>
                          <w:p w:rsidR="00A96F1C" w:rsidP="00C13B2F" w14:paraId="54270E45" w14:textId="2DB6203E">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 xml:space="preserve"> </w:t>
                            </w: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Tŷ’r Berllan</w:t>
                            </w:r>
                          </w:p>
                        </w:txbxContent>
                      </v:textbox>
                      <w10:anchorlock/>
                    </v:shape>
                  </w:pict>
                </mc:Fallback>
              </mc:AlternateContent>
            </w:r>
          </w:p>
        </w:tc>
      </w:tr>
      <w:tr w:rsidR="00B67BDA" w14:paraId="6E7934D5" w14:textId="77777777" w:rsidTr="00C412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397"/>
        </w:trPr>
        <w:tc>
          <w:tcPr>
            <w:tcW w:w="7909" w:type="dxa"/>
          </w:tcPr>
          <w:p w14:paraId="31497ABA" w14:textId="30BE1621" w:rsidR="00C412C9" w:rsidRDefault="004A3E14" w:rsidP="00A96F1C">
            <w:pPr>
              <w:rPr>
                <w:sz w:val="24"/>
              </w:rPr>
            </w:pPr>
            <w:r>
              <w:rPr>
                <w:noProof/>
              </w:rPr>
              <w:lastRenderedPageBreak/>
              <mc:AlternateContent>
                <mc:Choice Requires="wps">
                  <w:drawing>
                    <wp:inline distT="0" distB="0" distL="0" distR="0" wp14:anchorId="311A9251" wp14:editId="636C0CBC">
                      <wp:extent cx="4885349" cy="7569200"/>
                      <wp:effectExtent l="0" t="0" r="0" b="0"/>
                      <wp:docPr id="11" name="Text Box 11" descr="Text box to enter content"/>
                      <wp:cNvGraphicFramePr/>
                      <a:graphic xmlns:a="http://schemas.openxmlformats.org/drawingml/2006/main">
                        <a:graphicData uri="http://schemas.microsoft.com/office/word/2010/wordprocessingShape">
                          <wps:wsp>
                            <wps:cNvSpPr txBox="1"/>
                            <wps:spPr>
                              <a:xfrm>
                                <a:off x="0" y="0"/>
                                <a:ext cx="4885349" cy="75692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BEE2D13" w14:textId="77777777" w:rsidR="00A96F1C" w:rsidRDefault="004A3E14" w:rsidP="00E9449C">
                                  <w:pPr>
                                    <w:pStyle w:val="Heading2"/>
                                    <w:spacing w:after="240"/>
                                  </w:pPr>
                                  <w:r>
                                    <w:rPr>
                                      <w:rFonts w:ascii="Century Gothic" w:eastAsia="Century Gothic" w:hAnsi="Century Gothic" w:cs="Times New Roman"/>
                                      <w:color w:val="3F1D5A"/>
                                      <w:szCs w:val="28"/>
                                      <w:lang w:val="cy-GB"/>
                                    </w:rPr>
                                    <w:t>Ystyriaethau Dylunio</w:t>
                                  </w:r>
                                </w:p>
                                <w:p w14:paraId="65DF8C07" w14:textId="77777777" w:rsidR="004A3E14" w:rsidRDefault="004A3E14" w:rsidP="004A3E14">
                                  <w:pPr>
                                    <w:autoSpaceDE w:val="0"/>
                                    <w:autoSpaceDN w:val="0"/>
                                    <w:adjustRightInd w:val="0"/>
                                    <w:rPr>
                                      <w:rFonts w:ascii="Verdana" w:hAnsi="Verdana" w:cs="Verdana"/>
                                    </w:rPr>
                                  </w:pPr>
                                  <w:r>
                                    <w:rPr>
                                      <w:rFonts w:ascii="Century Gothic" w:hAnsi="Century Gothic" w:cs="Century Gothic"/>
                                      <w:lang w:val="cy-GB"/>
                                    </w:rPr>
                                    <w:t>Ffactorau, gan gynnwys gofynion a chyfyngiadau sy'n debygol o fod yn berthnasol i'r dyluniadau ar gyfer ailddatblygu'r safle hwn, fel canolfan feddygol.</w:t>
                                  </w:r>
                                </w:p>
                                <w:p w14:paraId="4C0BDABC" w14:textId="77777777" w:rsidR="004A3E14" w:rsidRDefault="004A3E14" w:rsidP="004A3E14">
                                  <w:pPr>
                                    <w:autoSpaceDE w:val="0"/>
                                    <w:autoSpaceDN w:val="0"/>
                                    <w:adjustRightInd w:val="0"/>
                                    <w:spacing w:after="240"/>
                                    <w:rPr>
                                      <w:rFonts w:ascii="Verdana" w:hAnsi="Verdana" w:cs="Verdana"/>
                                      <w:b/>
                                      <w:bCs/>
                                      <w:color w:val="CB400B"/>
                                    </w:rPr>
                                  </w:pPr>
                                  <w:r>
                                    <w:rPr>
                                      <w:rFonts w:ascii="Century Gothic" w:hAnsi="Century Gothic" w:cs="Century Gothic"/>
                                      <w:b/>
                                      <w:bCs/>
                                      <w:color w:val="CB400B"/>
                                      <w:lang w:val="cy-GB"/>
                                    </w:rPr>
                                    <w:t>Y safle</w:t>
                                  </w:r>
                                </w:p>
                                <w:p w14:paraId="7DD3313D"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 xml:space="preserve">Mae Tŷ’r Berllan wedi ei leoli yn 28 Heol yr Eglwys, Llanberi. Priffordd gyhoeddus gyda llwybrau troed llydan sy'n arwain at ganol y dref. Mae gan y safle bwynt mynediad cerbydau llydan o'r briffordd, gyda gwelededd rhesymol i'r ddau gyfeiriad. Mae'n codi’n raddol i fyny o'r briffordd ac mae'n weddol lefel o ffryntiad y tŷ presennol a thu hwnt. </w:t>
                                  </w:r>
                                </w:p>
                                <w:p w14:paraId="2A14F449"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 gan y safle gyfeiriadedd GO / DDd cyffredinol, gyda'r briffordd tuag at y DDd. Mae arwynebedd y safle tua 0.35 hectar, sy'n eithaf mawr mewn perthynas â'r brîff llety a ddarperir.</w:t>
                                  </w:r>
                                </w:p>
                                <w:p w14:paraId="00EC6991"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Bydd amodau'r ddaear ar y safle yn cynnwys priddoedd clai trwm, sy'n nodweddiadol o'r ardal, a fydd yn gweddu i ddyluniadau is-strwythur safonol, yn amodol ar fanylion am ddiogelwch rhag rhew.</w:t>
                                  </w:r>
                                </w:p>
                                <w:p w14:paraId="089A9960"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Nid oes unrhyw gofnodion o ddarganfyddiadau archeolegol sylweddol yn yr ardal ac nid yw'r safle'n dioddef o berygl llifogydd, na sŵn gormodol y tu hwnt i sŵn traffig arferol sy'n gysylltiedig â lleoliad yng nghanol y dref.</w:t>
                                  </w:r>
                                </w:p>
                                <w:p w14:paraId="2DFAA61C"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Mae'r holl brif wasanaethau a chyfleustodau ar gael yn Heol yr Eglwys. Dylid ystyried rhywfaint o liniaru gollyngiadau draeniau storm i garthffosydd cyhoeddus.</w:t>
                                  </w:r>
                                </w:p>
                                <w:p w14:paraId="03C341ED" w14:textId="77777777" w:rsidR="004A3E14" w:rsidRDefault="004A3E14" w:rsidP="004A3E14">
                                  <w:pPr>
                                    <w:autoSpaceDE w:val="0"/>
                                    <w:autoSpaceDN w:val="0"/>
                                    <w:adjustRightInd w:val="0"/>
                                    <w:spacing w:after="240"/>
                                    <w:rPr>
                                      <w:rFonts w:ascii="Verdana" w:hAnsi="Verdana" w:cs="Verdana"/>
                                      <w:b/>
                                      <w:bCs/>
                                      <w:color w:val="CB400B"/>
                                      <w:lang w:val="cy-GB"/>
                                    </w:rPr>
                                  </w:pPr>
                                  <w:r>
                                    <w:rPr>
                                      <w:rFonts w:ascii="Century Gothic" w:hAnsi="Century Gothic" w:cs="Century Gothic"/>
                                      <w:b/>
                                      <w:bCs/>
                                      <w:color w:val="CB400B"/>
                                      <w:lang w:val="cy-GB"/>
                                    </w:rPr>
                                    <w:t>Cynllunio,</w:t>
                                  </w:r>
                                </w:p>
                                <w:p w14:paraId="74C4D056"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Nid yw'r cynllun datblygu lleol yn nodi lleoliadau penodol ar gyfer cyfleusterau meddygol, ond mae'n cydnabod y bydd angen darpariaeth gofal iechyd gyffredinol ychwanegol pe bai'r gwaith arfaethedig o ehangu tai yn y dref yn cael ei gyflawni.</w:t>
                                  </w:r>
                                </w:p>
                                <w:p w14:paraId="3D797462"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 trafodaethau cychwynnol yn awgrymu y byddai datblygu'r safle, fel canolfan feddygol, yn cael rhywfaint o gefnogaeth leol gan drigolion ac mae'r Awdurdod Cynllunio Lleol wedi datgan y manteision cadwraeth o ran diogelu ac adnewyddu'r tŷ presennol a'i amgylchedd.</w:t>
                                  </w:r>
                                </w:p>
                                <w:p w14:paraId="4C29B487" w14:textId="77777777" w:rsidR="00A96F1C" w:rsidRPr="004A3E14" w:rsidRDefault="00A96F1C" w:rsidP="00E9449C">
                                  <w:pPr>
                                    <w:rPr>
                                      <w:lang w:val="cy-GB"/>
                                    </w:rPr>
                                  </w:pPr>
                                </w:p>
                                <w:p w14:paraId="76FF8864" w14:textId="77777777" w:rsidR="00A96F1C" w:rsidRPr="004A3E14" w:rsidRDefault="00A96F1C" w:rsidP="00E9449C">
                                  <w:pPr>
                                    <w:rPr>
                                      <w:lang w:val="cy-GB"/>
                                    </w:rPr>
                                  </w:pPr>
                                </w:p>
                                <w:p w14:paraId="44204D01" w14:textId="77777777" w:rsidR="00A96F1C" w:rsidRPr="004A3E14" w:rsidRDefault="00A96F1C" w:rsidP="00E9449C">
                                  <w:pPr>
                                    <w:rPr>
                                      <w:lang w:val="cy-GB"/>
                                    </w:rPr>
                                  </w:pPr>
                                </w:p>
                                <w:p w14:paraId="2636EFC3" w14:textId="77777777" w:rsidR="00A96F1C" w:rsidRPr="004A3E14" w:rsidRDefault="00A96F1C" w:rsidP="00E9449C">
                                  <w:pPr>
                                    <w:rPr>
                                      <w:lang w:val="cy-GB"/>
                                    </w:rPr>
                                  </w:pPr>
                                </w:p>
                                <w:p w14:paraId="2498E1DC" w14:textId="77777777" w:rsidR="00A96F1C" w:rsidRPr="004A3E14" w:rsidRDefault="00A96F1C" w:rsidP="00E9449C">
                                  <w:pPr>
                                    <w:rPr>
                                      <w:lang w:val="cy-GB"/>
                                    </w:rPr>
                                  </w:pPr>
                                </w:p>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311A9251" id="Text Box 11" o:spid="_x0000_s1034" type="#_x0000_t202" alt="Text box to enter content" style="width:384.65pt;height:5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" filled="f" stroked="f">
                      <v:textbox inset=",23.04pt">
                        <w:txbxContent>
                          <w:p w14:paraId="5BEE2D13" w14:textId="77777777" w:rsidR="00A96F1C" w:rsidRDefault="004A3E14" w:rsidP="00E9449C">
                            <w:pPr>
                              <w:pStyle w:val="Heading2"/>
                              <w:spacing w:after="240"/>
                            </w:pPr>
                            <w:r>
                              <w:rPr>
                                <w:rFonts w:ascii="Century Gothic" w:eastAsia="Century Gothic" w:hAnsi="Century Gothic" w:cs="Times New Roman"/>
                                <w:color w:val="3F1D5A"/>
                                <w:szCs w:val="28"/>
                                <w:lang w:val="cy-GB"/>
                              </w:rPr>
                              <w:t>Ystyriaethau Dylunio</w:t>
                            </w:r>
                          </w:p>
                          <w:p w14:paraId="65DF8C07" w14:textId="77777777" w:rsidR="004A3E14" w:rsidRDefault="004A3E14" w:rsidP="004A3E14">
                            <w:pPr>
                              <w:autoSpaceDE w:val="0"/>
                              <w:autoSpaceDN w:val="0"/>
                              <w:adjustRightInd w:val="0"/>
                              <w:rPr>
                                <w:rFonts w:ascii="Verdana" w:hAnsi="Verdana" w:cs="Verdana"/>
                              </w:rPr>
                            </w:pPr>
                            <w:r>
                              <w:rPr>
                                <w:rFonts w:ascii="Century Gothic" w:hAnsi="Century Gothic" w:cs="Century Gothic"/>
                                <w:lang w:val="cy-GB"/>
                              </w:rPr>
                              <w:t>Ffactorau, gan gynnwys gofynion a chyfyngiadau sy'n debygol o fod yn berthnasol i'r dyluniadau ar gyfer ailddatblygu'r safle hwn, fel canolfan feddygol.</w:t>
                            </w:r>
                          </w:p>
                          <w:p w14:paraId="4C0BDABC" w14:textId="77777777" w:rsidR="004A3E14" w:rsidRDefault="004A3E14" w:rsidP="004A3E14">
                            <w:pPr>
                              <w:autoSpaceDE w:val="0"/>
                              <w:autoSpaceDN w:val="0"/>
                              <w:adjustRightInd w:val="0"/>
                              <w:spacing w:after="240"/>
                              <w:rPr>
                                <w:rFonts w:ascii="Verdana" w:hAnsi="Verdana" w:cs="Verdana"/>
                                <w:b/>
                                <w:bCs/>
                                <w:color w:val="CB400B"/>
                              </w:rPr>
                            </w:pPr>
                            <w:r>
                              <w:rPr>
                                <w:rFonts w:ascii="Century Gothic" w:hAnsi="Century Gothic" w:cs="Century Gothic"/>
                                <w:b/>
                                <w:bCs/>
                                <w:color w:val="CB400B"/>
                                <w:lang w:val="cy-GB"/>
                              </w:rPr>
                              <w:t>Y safle</w:t>
                            </w:r>
                          </w:p>
                          <w:p w14:paraId="7DD3313D"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 xml:space="preserve">Mae Tŷ’r Berllan wedi ei leoli yn 28 Heol yr Eglwys, Llanberi. Priffordd gyhoeddus gyda llwybrau troed llydan sy'n arwain at ganol y dref. Mae gan y safle bwynt mynediad cerbydau llydan o'r briffordd, gyda gwelededd rhesymol i'r ddau gyfeiriad. Mae'n codi’n raddol i fyny o'r briffordd ac mae'n weddol lefel o ffryntiad y tŷ presennol a thu hwnt. </w:t>
                            </w:r>
                          </w:p>
                          <w:p w14:paraId="2A14F449"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 gan y safle gyfeiriadedd GO / DDd cyffredinol, gyda'r briffordd tuag at y DDd. Mae arwynebedd y safle tua 0.35 hectar, sy'n eithaf mawr mewn perthynas â'r brîff llety a ddarperir.</w:t>
                            </w:r>
                          </w:p>
                          <w:p w14:paraId="00EC6991"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Bydd amodau'r ddaear ar y safle yn cynnwys priddoedd clai trwm, sy'n nodweddiadol o'r ardal, a fydd yn gweddu i ddyluniadau is-strwythur safonol, yn amodol ar fanylion am ddiogelwch rhag rhew.</w:t>
                            </w:r>
                          </w:p>
                          <w:p w14:paraId="089A9960"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Nid oes unrhyw gofnodion o ddarganfyddiadau archeolegol sylweddol yn yr ardal ac nid yw'r safle'n dioddef o berygl llifogydd, na sŵn gormodol y tu hwnt i sŵn traffig arferol sy'n gysylltiedig â lleoliad yng nghanol y dref.</w:t>
                            </w:r>
                          </w:p>
                          <w:p w14:paraId="2DFAA61C"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Mae'r holl brif wasanaethau a chyfleustodau ar gael yn Heol yr Eglwys. Dylid ystyried rhywfaint o liniaru gollyngiadau draeniau storm i garthffosydd cyhoeddus.</w:t>
                            </w:r>
                          </w:p>
                          <w:p w14:paraId="03C341ED" w14:textId="77777777" w:rsidR="004A3E14" w:rsidRDefault="004A3E14" w:rsidP="004A3E14">
                            <w:pPr>
                              <w:autoSpaceDE w:val="0"/>
                              <w:autoSpaceDN w:val="0"/>
                              <w:adjustRightInd w:val="0"/>
                              <w:spacing w:after="240"/>
                              <w:rPr>
                                <w:rFonts w:ascii="Verdana" w:hAnsi="Verdana" w:cs="Verdana"/>
                                <w:b/>
                                <w:bCs/>
                                <w:color w:val="CB400B"/>
                                <w:lang w:val="cy-GB"/>
                              </w:rPr>
                            </w:pPr>
                            <w:r>
                              <w:rPr>
                                <w:rFonts w:ascii="Century Gothic" w:hAnsi="Century Gothic" w:cs="Century Gothic"/>
                                <w:b/>
                                <w:bCs/>
                                <w:color w:val="CB400B"/>
                                <w:lang w:val="cy-GB"/>
                              </w:rPr>
                              <w:t>Cynllunio,</w:t>
                            </w:r>
                          </w:p>
                          <w:p w14:paraId="74C4D056"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Nid yw'r cynllun datblygu lleol yn nodi lleoliadau penodol ar gyfer cyfleusterau meddygol, ond mae'n cydnabod y bydd angen darpariaeth gofal iechyd gyffredinol ychwanegol pe bai'r gwaith arfaethedig o ehangu tai yn y dref yn cael ei gyflawni.</w:t>
                            </w:r>
                          </w:p>
                          <w:p w14:paraId="3D797462"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 trafodaethau cychwynnol yn awgrymu y byddai datblygu'r safle, fel canolfan feddygol, yn cael rhywfaint o gefnogaeth leol gan drigolion ac mae'r Awdurdod Cynllunio Lleol wedi datgan y manteision cadwraeth o ran diogelu ac adnewyddu'r tŷ presennol a'i amgylchedd.</w:t>
                            </w:r>
                          </w:p>
                          <w:p w14:paraId="4C29B487" w14:textId="77777777" w:rsidR="00A96F1C" w:rsidRPr="004A3E14" w:rsidRDefault="00A96F1C" w:rsidP="00E9449C">
                            <w:pPr>
                              <w:rPr>
                                <w:lang w:val="cy-GB"/>
                              </w:rPr>
                            </w:pPr>
                          </w:p>
                          <w:p w14:paraId="76FF8864" w14:textId="77777777" w:rsidR="00A96F1C" w:rsidRPr="004A3E14" w:rsidRDefault="00A96F1C" w:rsidP="00E9449C">
                            <w:pPr>
                              <w:rPr>
                                <w:lang w:val="cy-GB"/>
                              </w:rPr>
                            </w:pPr>
                          </w:p>
                          <w:p w14:paraId="44204D01" w14:textId="77777777" w:rsidR="00A96F1C" w:rsidRPr="004A3E14" w:rsidRDefault="00A96F1C" w:rsidP="00E9449C">
                            <w:pPr>
                              <w:rPr>
                                <w:lang w:val="cy-GB"/>
                              </w:rPr>
                            </w:pPr>
                          </w:p>
                          <w:p w14:paraId="2636EFC3" w14:textId="77777777" w:rsidR="00A96F1C" w:rsidRPr="004A3E14" w:rsidRDefault="00A96F1C" w:rsidP="00E9449C">
                            <w:pPr>
                              <w:rPr>
                                <w:lang w:val="cy-GB"/>
                              </w:rPr>
                            </w:pPr>
                          </w:p>
                          <w:p w14:paraId="2498E1DC" w14:textId="77777777" w:rsidR="00A96F1C" w:rsidRPr="004A3E14" w:rsidRDefault="00A96F1C" w:rsidP="00E9449C">
                            <w:pPr>
                              <w:rPr>
                                <w:lang w:val="cy-GB"/>
                              </w:rPr>
                            </w:pPr>
                          </w:p>
                        </w:txbxContent>
                      </v:textbox>
                      <w10:anchorlock/>
                    </v:shape>
                  </w:pict>
                </mc:Fallback>
              </mc:AlternateContent>
            </w:r>
          </w:p>
          <w:p w14:paraId="6AF5F6CD" w14:textId="2F263DF7" w:rsidR="00C412C9" w:rsidRDefault="00C412C9" w:rsidP="00A96F1C">
            <w:pPr>
              <w:rPr>
                <w:sz w:val="24"/>
              </w:rPr>
            </w:pPr>
          </w:p>
        </w:tc>
        <w:tc>
          <w:tcPr>
            <w:tcW w:w="231" w:type="dxa"/>
          </w:tcPr>
          <w:p w14:paraId="790A1061" w14:textId="77777777" w:rsidR="00C412C9" w:rsidRDefault="00C412C9" w:rsidP="00A96F1C">
            <w:pPr>
              <w:rPr>
                <w:sz w:val="24"/>
              </w:rPr>
            </w:pPr>
          </w:p>
        </w:tc>
        <w:tc>
          <w:tcPr>
            <w:tcW w:w="3659" w:type="dxa"/>
            <w:shd w:val="clear" w:color="auto" w:fill="421D5D"/>
          </w:tcPr>
          <w:p w14:paraId="12234776" w14:textId="77777777" w:rsidR="00C412C9" w:rsidRPr="00C412C9" w:rsidRDefault="004A3E14" w:rsidP="00A96F1C">
            <w:pPr>
              <w:rPr>
                <w:sz w:val="24"/>
              </w:rPr>
            </w:pPr>
            <w:r w:rsidRPr="00C412C9">
              <w:rPr>
                <w:noProof/>
              </w:rPr>
              <mc:AlternateContent>
                <mc:Choice Requires="wps">
                  <w:drawing>
                    <wp:inline distT="0" distB="0" distL="0" distR="0" wp14:anchorId="433163EF" wp14:editId="58D3A748">
                      <wp:extent cx="2101756" cy="731520"/>
                      <wp:effectExtent l="0" t="0" r="0" b="0"/>
                      <wp:docPr id="16" name="Text Box 16"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ECFADA8" w14:textId="77777777" w:rsidR="00A96F1C" w:rsidRDefault="004A3E14" w:rsidP="00C412C9">
                                  <w:pPr>
                                    <w:pStyle w:val="Heading1"/>
                                  </w:pPr>
                                  <w:r>
                                    <w:rPr>
                                      <w:rFonts w:ascii="Century Gothic" w:eastAsia="Century Gothic" w:hAnsi="Century Gothic" w:cs="Times New Roman"/>
                                      <w:color w:val="FFFFFF"/>
                                      <w:szCs w:val="28"/>
                                      <w:lang w:val="cy-GB"/>
                                    </w:rPr>
                                    <w:t>Lluniadau a Darluniau</w:t>
                                  </w:r>
                                </w:p>
                                <w:p w14:paraId="1045EBF0" w14:textId="77777777" w:rsidR="00A96F1C" w:rsidRPr="005D120C" w:rsidRDefault="004A3E14" w:rsidP="00C412C9">
                                  <w:pPr>
                                    <w:jc w:val="center"/>
                                  </w:pPr>
                                  <w:sdt>
                                    <w:sdtPr>
                                      <w:rPr>
                                        <w:color w:val="F3642C" w:themeColor="text2"/>
                                      </w:rPr>
                                      <w:alias w:val="Ellipsis:"/>
                                      <w:tag w:val="Ellipsis:"/>
                                      <w:id w:val="-643739124"/>
                                      <w:temporary/>
                                      <w:showingPlcHdr/>
                                      <w15:appearance w15:val="hidden"/>
                                    </w:sdtPr>
                                    <w:sdtEnd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wps:bodyPr>
                          </wps:wsp>
                        </a:graphicData>
                      </a:graphic>
                    </wp:inline>
                  </w:drawing>
                </mc:Choice>
                <mc:Fallback>
                  <w:pict>
                    <v:shape id="Text Box 16" o:spid="_x0000_i1035" type="#_x0000_t202" alt="Text box to enter sidebar title" style="width:165.49pt;height:57.6pt;mso-wrap-distance-bottom:0;mso-wrap-distance-left:0;mso-wrap-distance-right:0;mso-wrap-distance-top:0;v-text-anchor:top" filled="f" fillcolor="this" stroked="f">
                      <v:textbox inset=",5.04pt">
                        <w:txbxContent>
                          <w:p w:rsidR="00A96F1C" w:rsidP="00C412C9" w14:paraId="7D49B415" w14:textId="77777777">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Lluniadau a Darluniau</w:t>
                            </w:r>
                          </w:p>
                          <w:p w:rsidR="00A96F1C" w:rsidRPr="005D120C" w:rsidP="00C412C9" w14:paraId="0F8E930D" w14:textId="77777777">
                            <w:pPr>
                              <w:bidi w:val="0"/>
                              <w:jc w:val="center"/>
                            </w:pPr>
                            <w:sdt>
                              <w:sdtPr>
                                <w:rPr>
                                  <w:color w:val="F3642C" w:themeColor="text2"/>
                                </w:rPr>
                                <w:alias w:val="Ellipsis:"/>
                                <w:tag w:val="Ellipsis:"/>
                                <w:id w:val="621371257"/>
                                <w:showingPlcHdr/>
                                <w:richText/>
                                <w:temporary/>
                                <w15:appearance w15:val="hidden"/>
                              </w:sdt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4AC55EBB" wp14:editId="10D00327">
                      <wp:extent cx="2101215" cy="6338570"/>
                      <wp:effectExtent l="0" t="0" r="0" b="5080"/>
                      <wp:docPr id="19" name="Text Box 19" descr="Text box to enter sidebar content"/>
                      <wp:cNvGraphicFramePr/>
                      <a:graphic xmlns:a="http://schemas.openxmlformats.org/drawingml/2006/main">
                        <a:graphicData uri="http://schemas.microsoft.com/office/word/2010/wordprocessingShape">
                          <wps:wsp>
                            <wps:cNvSpPr txBox="1"/>
                            <wps:spPr>
                              <a:xfrm>
                                <a:off x="0" y="0"/>
                                <a:ext cx="2101215"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A3C439A" w14:textId="77777777" w:rsidR="00A96F1C" w:rsidRDefault="004A3E14" w:rsidP="00C412C9">
                                  <w:pPr>
                                    <w:pStyle w:val="Heading1"/>
                                  </w:pPr>
                                  <w:r>
                                    <w:rPr>
                                      <w:rFonts w:ascii="Century Gothic" w:eastAsia="Century Gothic" w:hAnsi="Century Gothic" w:cs="Times New Roman"/>
                                      <w:color w:val="FFFFFF"/>
                                      <w:szCs w:val="28"/>
                                      <w:lang w:val="cy-GB"/>
                                    </w:rPr>
                                    <w:t>Cliciwch i weld fersiwn mwy:</w:t>
                                  </w:r>
                                </w:p>
                                <w:p w14:paraId="04FA3F3E" w14:textId="77777777" w:rsidR="00A96F1C" w:rsidRPr="0017522B" w:rsidRDefault="00A96F1C" w:rsidP="0017522B"/>
                                <w:p w14:paraId="0F58EE44" w14:textId="77777777" w:rsidR="00A96F1C" w:rsidRDefault="00A96F1C" w:rsidP="00C412C9">
                                  <w:pPr>
                                    <w:pStyle w:val="Heading1"/>
                                  </w:pPr>
                                </w:p>
                                <w:p w14:paraId="61B957C8" w14:textId="77777777" w:rsidR="00B67BDA" w:rsidRDefault="00B67BDA" w:rsidP="00C412C9">
                                  <w:pPr>
                                    <w:pStyle w:val="Heading1"/>
                                    <w:rPr>
                                      <w:rFonts w:ascii="Century Gothic" w:eastAsia="Century Gothic" w:hAnsi="Century Gothic" w:cs="Times New Roman"/>
                                      <w:color w:val="FFFFFF"/>
                                      <w:szCs w:val="28"/>
                                      <w:lang w:val="cy-GB"/>
                                    </w:rPr>
                                  </w:pPr>
                                </w:p>
                                <w:p w14:paraId="1E696C86" w14:textId="77777777" w:rsidR="00B67BDA" w:rsidRDefault="004A3E14" w:rsidP="00C412C9">
                                  <w:pPr>
                                    <w:pStyle w:val="Heading1"/>
                                    <w:rPr>
                                      <w:rFonts w:ascii="Century Gothic" w:eastAsia="Century Gothic" w:hAnsi="Century Gothic" w:cs="Times New Roman"/>
                                      <w:color w:val="FFFFFF"/>
                                      <w:szCs w:val="28"/>
                                      <w:lang w:val="cy-GB"/>
                                    </w:rPr>
                                  </w:pPr>
                                  <w:r>
                                    <w:rPr>
                                      <w:noProof/>
                                    </w:rPr>
                                    <w:drawing>
                                      <wp:inline distT="0" distB="0" distL="0" distR="0" wp14:anchorId="66768501" wp14:editId="6BD96415">
                                        <wp:extent cx="1918335" cy="2423795"/>
                                        <wp:effectExtent l="0" t="0" r="5715" b="0"/>
                                        <wp:docPr id="1442646885" name="Picture 51" descr="Disgrifiad a gynhyrchir yn awtomati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282895" name="Picture 51" descr="Diagram, engineering drawing&#10;&#10;Description automatically generated">
                                                  <a:hlinkClick r:id="rId16"/>
                                                </pic:cNvPr>
                                                <pic:cNvPicPr/>
                                              </pic:nvPicPr>
                                              <pic:blipFill>
                                                <a:blip r:embed="rId17">
                                                  <a:extLst>
                                                    <a:ext uri="{28A0092B-C50C-407E-A947-70E740481C1C}">
                                                      <a14:useLocalDpi xmlns:a14="http://schemas.microsoft.com/office/drawing/2010/main" val="0"/>
                                                    </a:ext>
                                                  </a:extLst>
                                                </a:blip>
                                                <a:stretch>
                                                  <a:fillRect/>
                                                </a:stretch>
                                              </pic:blipFill>
                                              <pic:spPr>
                                                <a:xfrm>
                                                  <a:off x="0" y="0"/>
                                                  <a:ext cx="1918335" cy="2423795"/>
                                                </a:xfrm>
                                                <a:prstGeom prst="rect">
                                                  <a:avLst/>
                                                </a:prstGeom>
                                              </pic:spPr>
                                            </pic:pic>
                                          </a:graphicData>
                                        </a:graphic>
                                      </wp:inline>
                                    </w:drawing>
                                  </w:r>
                                </w:p>
                                <w:p w14:paraId="4D75147D" w14:textId="77777777" w:rsidR="00A96F1C" w:rsidRDefault="004A3E14" w:rsidP="00C412C9">
                                  <w:pPr>
                                    <w:pStyle w:val="Heading1"/>
                                  </w:pPr>
                                  <w:r>
                                    <w:t xml:space="preserve"> </w:t>
                                  </w:r>
                                </w:p>
                                <w:p w14:paraId="1F9FE803" w14:textId="77777777" w:rsidR="00A96F1C" w:rsidRPr="0017522B" w:rsidRDefault="004A3E14" w:rsidP="00C412C9">
                                  <w:pPr>
                                    <w:rPr>
                                      <w:color w:val="FFFFFF" w:themeColor="background1"/>
                                    </w:rPr>
                                  </w:pPr>
                                  <w:r>
                                    <w:rPr>
                                      <w:rFonts w:ascii="Century Gothic" w:eastAsia="Century Gothic" w:hAnsi="Century Gothic" w:cs="Arial"/>
                                      <w:color w:val="FFFFFF"/>
                                      <w:lang w:val="cy-GB"/>
                                    </w:rPr>
                                    <w:t>Cynllun y safle fel y mae ar hyn o bryd</w:t>
                                  </w:r>
                                </w:p>
                                <w:p w14:paraId="54948472" w14:textId="77777777" w:rsidR="00A96F1C" w:rsidRPr="00A92B04" w:rsidRDefault="00A96F1C" w:rsidP="00C412C9"/>
                                <w:p w14:paraId="60A9DC95" w14:textId="77777777" w:rsidR="00A96F1C" w:rsidRDefault="004A3E14" w:rsidP="00C412C9">
                                  <w:pPr>
                                    <w:pStyle w:val="Heading1"/>
                                  </w:pPr>
                                  <w:r w:rsidRPr="00426F60">
                                    <w:t xml:space="preserve"> </w:t>
                                  </w: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wps:bodyPr>
                          </wps:wsp>
                        </a:graphicData>
                      </a:graphic>
                    </wp:inline>
                  </w:drawing>
                </mc:Choice>
                <mc:Fallback>
                  <w:pict>
                    <v:shape id="Text Box 19" o:spid="_x0000_i1036" type="#_x0000_t202" alt="Text box to enter sidebar content" style="width:165.45pt;height:499.1pt;mso-wrap-distance-bottom:0;mso-wrap-distance-left:0;mso-wrap-distance-right:0;mso-wrap-distance-top:0;v-text-anchor:top" filled="f" fillcolor="this" stroked="f">
                      <v:textbox inset=",28.8pt">
                        <w:txbxContent>
                          <w:p w:rsidR="00A96F1C" w:rsidP="00C412C9" w14:paraId="4346A668" w14:textId="43B08C74">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Cliciwch i weld fersiwn mwy:</w:t>
                            </w:r>
                          </w:p>
                          <w:p w:rsidR="00A96F1C" w:rsidRPr="0017522B" w:rsidP="0017522B" w14:paraId="3D4852DC" w14:textId="77777777"/>
                          <w:p w:rsidR="00A96F1C" w:rsidP="00C412C9" w14:paraId="086AB1A3" w14:textId="6368442A">
                            <w:pPr>
                              <w:pStyle w:val="Heading1"/>
                              <w:bidi w:val="0"/>
                            </w:pPr>
                          </w:p>
                          <w:p w:rsidP="00C412C9">
                            <w:pPr>
                              <w:pStyle w:val="Heading1"/>
                              <w:bidi w:val="0"/>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p>
                          <w:p w:rsidP="00C412C9">
                            <w:pPr>
                              <w:pStyle w:val="Heading1"/>
                              <w:bidi w:val="0"/>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drawing>
                              <wp:inline distT="0" distB="0" distL="0" distR="0">
                                <wp:extent cx="1918335" cy="2423795"/>
                                <wp:effectExtent l="0" t="0" r="5715" b="0"/>
                                <wp:docPr id="51" name="Picture 51" descr="Disgrifiad a gynhyrchir yn awtomatig">
                                  <a:hlinkClick xmlns:a="http://schemas.openxmlformats.org/drawingml/2006/main" xmlns:r="http://schemas.openxmlformats.org/officeDocument/2006/relationships"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405664" name="Picture 51" descr="Diagram, engineering drawing&#10;&#10;Description automatically generated">
                                          <a:hlinkClick xmlns:a="http://schemas.openxmlformats.org/drawingml/2006/main" xmlns:r="http://schemas.openxmlformats.org/officeDocument/2006/relationships" r:id="rId18"/>
                                        </pic:cNvPr>
                                        <pic:cNvPicPr/>
                                      </pic:nvPicPr>
                                      <pic:blipFill>
                                        <a:blip xmlns:r="http://schemas.openxmlformats.org/officeDocument/2006/relationships" r:embed="rId19">
                                          <a:extLst>
                                            <a:ext xmlns:a="http://schemas.openxmlformats.org/drawingml/2006/main" uri="{28A0092B-C50C-407E-A947-70E740481C1C}">
                                              <a14:useLocalDpi xmlns:a14="http://schemas.microsoft.com/office/drawing/2010/main" val="0"/>
                                            </a:ext>
                                          </a:extLst>
                                        </a:blip>
                                        <a:stretch>
                                          <a:fillRect/>
                                        </a:stretch>
                                      </pic:blipFill>
                                      <pic:spPr>
                                        <a:xfrm>
                                          <a:off x="0" y="0"/>
                                          <a:ext cx="1918335" cy="2423795"/>
                                        </a:xfrm>
                                        <a:prstGeom prst="rect">
                                          <a:avLst/>
                                        </a:prstGeom>
                                      </pic:spPr>
                                    </pic:pic>
                                  </a:graphicData>
                                </a:graphic>
                              </wp:inline>
                            </w:drawing>
                          </w:p>
                          <w:p w:rsidR="00A96F1C" w:rsidP="00C412C9" w14:paraId="002D6321" w14:textId="090FD8B3">
                            <w:pPr>
                              <w:pStyle w:val="Heading1"/>
                            </w:pPr>
                            <w:r>
                              <w:t xml:space="preserve"> </w:t>
                            </w:r>
                          </w:p>
                          <w:p w:rsidR="00A96F1C" w:rsidRPr="0017522B" w:rsidP="00C412C9" w14:paraId="6840A335" w14:textId="386A16FC">
                            <w:pPr>
                              <w:bidi w:val="0"/>
                              <w:rPr>
                                <w:color w:val="FFFFFF" w:themeColor="background1"/>
                              </w:rPr>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FFFFFF"/>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Cynllun y safle fel y mae ar hyn o bryd</w:t>
                            </w:r>
                          </w:p>
                          <w:p w:rsidR="00A96F1C" w:rsidRPr="00A92B04" w:rsidP="00C412C9" w14:paraId="12C20744" w14:textId="09BF403B"/>
                          <w:p w:rsidR="00A96F1C" w:rsidP="00C412C9" w14:paraId="389D89DB" w14:textId="14840241">
                            <w:pPr>
                              <w:pStyle w:val="Heading1"/>
                            </w:pPr>
                            <w:r w:rsidRPr="00426F60">
                              <w:t xml:space="preserve"> </w:t>
                            </w:r>
                          </w:p>
                        </w:txbxContent>
                      </v:textbox>
                      <w10:anchorlock/>
                    </v:shape>
                  </w:pict>
                </mc:Fallback>
              </mc:AlternateContent>
            </w:r>
          </w:p>
        </w:tc>
      </w:tr>
    </w:tbl>
    <w:p w14:paraId="4590ECA6" w14:textId="64F95A30" w:rsidR="007F00EE" w:rsidRDefault="007F00EE">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B67BDA" w14:paraId="20EE6F69" w14:textId="77777777" w:rsidTr="00A96F1C">
        <w:trPr>
          <w:trHeight w:val="10397"/>
        </w:trPr>
        <w:tc>
          <w:tcPr>
            <w:tcW w:w="7909" w:type="dxa"/>
          </w:tcPr>
          <w:p w14:paraId="146E0684" w14:textId="660BA535" w:rsidR="007F00EE" w:rsidRDefault="004A3E14" w:rsidP="009D07E9">
            <w:pPr>
              <w:jc w:val="both"/>
              <w:rPr>
                <w:sz w:val="24"/>
              </w:rPr>
            </w:pPr>
            <w:r>
              <w:rPr>
                <w:noProof/>
              </w:rPr>
              <mc:AlternateContent>
                <mc:Choice Requires="wps">
                  <w:drawing>
                    <wp:inline distT="0" distB="0" distL="0" distR="0" wp14:anchorId="1715B321" wp14:editId="3685C92A">
                      <wp:extent cx="4885349" cy="7531100"/>
                      <wp:effectExtent l="0" t="0" r="0" b="0"/>
                      <wp:docPr id="9" name="Text Box 9" descr="Text box to enter content"/>
                      <wp:cNvGraphicFramePr/>
                      <a:graphic xmlns:a="http://schemas.openxmlformats.org/drawingml/2006/main">
                        <a:graphicData uri="http://schemas.microsoft.com/office/word/2010/wordprocessingShape">
                          <wps:wsp>
                            <wps:cNvSpPr txBox="1"/>
                            <wps:spPr>
                              <a:xfrm>
                                <a:off x="0" y="0"/>
                                <a:ext cx="4885349" cy="75311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81491D3" w14:textId="77777777" w:rsidR="00A96F1C" w:rsidRDefault="004A3E14" w:rsidP="00985F34">
                                  <w:pPr>
                                    <w:pStyle w:val="Heading2"/>
                                    <w:spacing w:after="240"/>
                                  </w:pPr>
                                  <w:r>
                                    <w:rPr>
                                      <w:rFonts w:ascii="Century Gothic" w:eastAsia="Century Gothic" w:hAnsi="Century Gothic" w:cs="Times New Roman"/>
                                      <w:color w:val="3F1D5A"/>
                                      <w:szCs w:val="28"/>
                                      <w:lang w:val="cy-GB"/>
                                    </w:rPr>
                                    <w:t>Ystyriaethau Dylunio (parhad)</w:t>
                                  </w:r>
                                </w:p>
                                <w:p w14:paraId="382B1DED" w14:textId="77777777" w:rsidR="00A96F1C" w:rsidRPr="008F7FF1" w:rsidRDefault="004A3E14" w:rsidP="00985F34">
                                  <w:pPr>
                                    <w:spacing w:after="240"/>
                                    <w:rPr>
                                      <w:b/>
                                      <w:bCs/>
                                      <w:color w:val="CB400B" w:themeColor="text2" w:themeShade="BF"/>
                                    </w:rPr>
                                  </w:pPr>
                                  <w:r>
                                    <w:rPr>
                                      <w:rFonts w:ascii="Century Gothic" w:eastAsia="Century Gothic" w:hAnsi="Century Gothic" w:cs="Arial"/>
                                      <w:b/>
                                      <w:bCs/>
                                      <w:color w:val="CB400B"/>
                                      <w:lang w:val="cy-GB"/>
                                    </w:rPr>
                                    <w:t>Deddfwriaeth statudol arall a pholisi'r llywodraeth</w:t>
                                  </w:r>
                                </w:p>
                                <w:p w14:paraId="6927D181" w14:textId="77777777" w:rsidR="00A96F1C" w:rsidRPr="004A3E14" w:rsidRDefault="004A3E14" w:rsidP="00985F34">
                                  <w:pPr>
                                    <w:spacing w:after="240"/>
                                    <w:rPr>
                                      <w:lang w:val="cy-GB"/>
                                    </w:rPr>
                                  </w:pPr>
                                  <w:r>
                                    <w:rPr>
                                      <w:rFonts w:ascii="Century Gothic" w:eastAsia="Century Gothic" w:hAnsi="Century Gothic" w:cs="Arial"/>
                                      <w:lang w:val="cy-GB"/>
                                    </w:rPr>
                                    <w:t>Mae polisi'r Llywodr</w:t>
                                  </w:r>
                                  <w:r>
                                    <w:rPr>
                                      <w:rFonts w:ascii="Century Gothic" w:eastAsia="Century Gothic" w:hAnsi="Century Gothic" w:cs="Arial"/>
                                      <w:lang w:val="cy-GB"/>
                                    </w:rPr>
                                    <w:t xml:space="preserve">aeth yn nodi bod yn rhaid i gynlluniau gofal iechyd ymateb i'w hamgylchedd lleol os ydynt i gael eu mabwysiadu gan drigolion lleol. </w:t>
                                  </w:r>
                                  <w:r>
                                    <w:rPr>
                                      <w:rFonts w:ascii="Century Gothic" w:eastAsia="Century Gothic" w:hAnsi="Century Gothic" w:cs="Arial"/>
                                      <w:lang w:val="cy-GB"/>
                                    </w:rPr>
                                    <w:t xml:space="preserve">"Gellir cyflawni hyn drwy sicrhau bod y cymysgedd o wasanaethau a ddarperir yn adlewyrchu anghenion lleol, a bod yr adeilad </w:t>
                                  </w:r>
                                  <w:r>
                                    <w:rPr>
                                      <w:rFonts w:ascii="Century Gothic" w:eastAsia="Century Gothic" w:hAnsi="Century Gothic" w:cs="Arial"/>
                                      <w:lang w:val="cy-GB"/>
                                    </w:rPr>
                                    <w:t xml:space="preserve">yn dangos lefelau priodol o ddylunio </w:t>
                                  </w:r>
                                  <w:r>
                                    <w:rPr>
                                      <w:rFonts w:ascii="Century Gothic" w:eastAsia="Century Gothic" w:hAnsi="Century Gothic" w:cs="Arial"/>
                                      <w:lang w:val="cy-GB"/>
                                    </w:rPr>
                                    <w:t>trefol a phresenoldeb dinesig".</w:t>
                                  </w:r>
                                </w:p>
                                <w:p w14:paraId="379D3BD9" w14:textId="77777777" w:rsidR="00A96F1C" w:rsidRPr="004A3E14" w:rsidRDefault="004A3E14" w:rsidP="00985F34">
                                  <w:pPr>
                                    <w:spacing w:after="240"/>
                                    <w:rPr>
                                      <w:lang w:val="cy-GB"/>
                                    </w:rPr>
                                  </w:pPr>
                                  <w:r>
                                    <w:rPr>
                                      <w:rFonts w:ascii="Century Gothic" w:eastAsia="Century Gothic" w:hAnsi="Century Gothic" w:cs="Arial"/>
                                      <w:lang w:val="cy-GB"/>
                                    </w:rPr>
                                    <w:t>Bydd materion dylunio swyddogaethol yn gofyn am gydymffurfio â holl ddogfennau cymeradwy perthnasol y Rheoliad</w:t>
                                  </w:r>
                                  <w:r>
                                    <w:rPr>
                                      <w:rFonts w:ascii="Century Gothic" w:eastAsia="Century Gothic" w:hAnsi="Century Gothic" w:cs="Arial"/>
                                      <w:lang w:val="cy-GB"/>
                                    </w:rPr>
                                    <w:t>au Adeiladu cyfredol, gan gynnwys Dogfen Gymeradwy M 'Mynediad i adeiladau a defnydd ohonynt' er mwyn sicrhau eu bod yn cydymffurfio'n llawn â gofynion Deddf Gwahaniaethu ar sail Anabledd 1995.</w:t>
                                  </w:r>
                                </w:p>
                                <w:p w14:paraId="260DC295" w14:textId="77777777" w:rsidR="00A96F1C" w:rsidRPr="004A3E14" w:rsidRDefault="004A3E14" w:rsidP="00985F34">
                                  <w:pPr>
                                    <w:spacing w:after="240"/>
                                    <w:rPr>
                                      <w:lang w:val="cy-GB"/>
                                    </w:rPr>
                                  </w:pPr>
                                  <w:r>
                                    <w:rPr>
                                      <w:rFonts w:ascii="Century Gothic" w:eastAsia="Century Gothic" w:hAnsi="Century Gothic" w:cs="Arial"/>
                                      <w:lang w:val="cy-GB"/>
                                    </w:rPr>
                                    <w:t>Bydd materion dylunio eilaidd yn cynnwys diogelwch, yn enwedig cyffuriau a meddyginiaethau (Menter Diogelu drwy Ddylunio), mynediad i'r gwasanaeth tân a dulliau dianc, potensial ar gyfer ehangu yn y dyfodol a'r gwrthdaro posibl rhwng yr ange</w:t>
                                  </w:r>
                                  <w:r>
                                    <w:rPr>
                                      <w:rFonts w:ascii="Century Gothic" w:eastAsia="Century Gothic" w:hAnsi="Century Gothic" w:cs="Arial"/>
                                      <w:lang w:val="cy-GB"/>
                                    </w:rPr>
                                    <w:t>n am breifatrwydd a manteision darparu goleuadau ac awyru naturiol.</w:t>
                                  </w:r>
                                </w:p>
                                <w:p w14:paraId="78EEA44B" w14:textId="77777777" w:rsidR="00A96F1C" w:rsidRPr="004A3E14" w:rsidRDefault="004A3E14" w:rsidP="00985F34">
                                  <w:pPr>
                                    <w:spacing w:after="240"/>
                                    <w:rPr>
                                      <w:b/>
                                      <w:bCs/>
                                      <w:color w:val="CB400B" w:themeColor="text2" w:themeShade="BF"/>
                                      <w:lang w:val="cy-GB"/>
                                    </w:rPr>
                                  </w:pPr>
                                  <w:r>
                                    <w:rPr>
                                      <w:rFonts w:ascii="Century Gothic" w:eastAsia="Century Gothic" w:hAnsi="Century Gothic" w:cs="Arial"/>
                                      <w:b/>
                                      <w:bCs/>
                                      <w:color w:val="CB400B"/>
                                      <w:lang w:val="cy-GB"/>
                                    </w:rPr>
                                    <w:t>Amgylcheddol</w:t>
                                  </w:r>
                                </w:p>
                                <w:p w14:paraId="7621CD19" w14:textId="77777777" w:rsidR="00A96F1C" w:rsidRDefault="004A3E14" w:rsidP="00985F34">
                                  <w:pPr>
                                    <w:spacing w:after="240"/>
                                  </w:pPr>
                                  <w:r>
                                    <w:rPr>
                                      <w:rFonts w:ascii="Century Gothic" w:eastAsia="Century Gothic" w:hAnsi="Century Gothic" w:cs="Arial"/>
                                      <w:lang w:val="cy-GB"/>
                                    </w:rPr>
                                    <w:t xml:space="preserve">Mae rhwymedigaeth ar </w:t>
                                  </w:r>
                                  <w:r>
                                    <w:rPr>
                                      <w:rFonts w:ascii="Century Gothic" w:eastAsia="Century Gothic" w:hAnsi="Century Gothic" w:cs="Arial"/>
                                      <w:lang w:val="cy-GB"/>
                                    </w:rPr>
                                    <w:t xml:space="preserve">bob adeilad sy'n darparu gwasanaethau i'r cyhoedd i ymgorffori egwyddorion datblygu cynaliadwy. Mae hyn yn awgrymu ystyried materion fel, </w:t>
                                  </w:r>
                                </w:p>
                                <w:p w14:paraId="09C64207"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Ailddefnyddio adeiladau presennol a safl</w:t>
                                  </w:r>
                                  <w:r>
                                    <w:rPr>
                                      <w:rFonts w:ascii="Century Gothic" w:eastAsia="Century Gothic" w:hAnsi="Century Gothic" w:cs="Arial"/>
                                      <w:szCs w:val="21"/>
                                      <w:lang w:val="cy-GB"/>
                                    </w:rPr>
                                    <w:t>eoedd tir llwyd.</w:t>
                                  </w:r>
                                </w:p>
                                <w:p w14:paraId="15DFC975"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Paratoi at y dyfodol o ran hyblygrwydd defnydd a’r gallu’r cynllun i addasu</w:t>
                                  </w:r>
                                </w:p>
                                <w:p w14:paraId="454048D9"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SDCau. Ca</w:t>
                                  </w:r>
                                  <w:r>
                                    <w:rPr>
                                      <w:rFonts w:ascii="Century Gothic" w:eastAsia="Century Gothic" w:hAnsi="Century Gothic" w:cs="Arial"/>
                                      <w:szCs w:val="21"/>
                                      <w:lang w:val="cy-GB"/>
                                    </w:rPr>
                                    <w:t>dw'r cyfraddau dŵr ffo presennol a'r cyfaint blynyddol o ddŵr ffo.</w:t>
                                  </w:r>
                                </w:p>
                                <w:p w14:paraId="4E378147"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Iechyd a lles, gan gynnwys cysylltiadau diogel i gerddwyr / beiciau a goleuadau mewnol da ac amodau cysur.</w:t>
                                  </w:r>
                                </w:p>
                                <w:p w14:paraId="42674F78"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Lleihau'r defnydd o ynni ac allyriadau carbon.</w:t>
                                  </w:r>
                                </w:p>
                                <w:p w14:paraId="10607DCC"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Lleihau a monitro'r defnydd o ddŵr, gan gynnwys yn ystod y g</w:t>
                                  </w:r>
                                  <w:r>
                                    <w:rPr>
                                      <w:rFonts w:ascii="Century Gothic" w:eastAsia="Century Gothic" w:hAnsi="Century Gothic" w:cs="Arial"/>
                                      <w:szCs w:val="21"/>
                                      <w:lang w:val="cy-GB"/>
                                    </w:rPr>
                                    <w:t>waith adeiladu.</w:t>
                                  </w:r>
                                </w:p>
                                <w:p w14:paraId="60C6AE5C"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Cyrchu deunyddiau crai ac wedi'u hadfer yn lleol</w:t>
                                  </w:r>
                                </w:p>
                                <w:p w14:paraId="411BE28D"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Pennu deunyddiau sy'n cael effaith am</w:t>
                                  </w:r>
                                  <w:r>
                                    <w:rPr>
                                      <w:rFonts w:ascii="Century Gothic" w:eastAsia="Century Gothic" w:hAnsi="Century Gothic" w:cs="Arial"/>
                                      <w:szCs w:val="21"/>
                                      <w:lang w:val="cy-GB"/>
                                    </w:rPr>
                                    <w:t>gylcheddol isel.</w:t>
                                  </w:r>
                                </w:p>
                                <w:p w14:paraId="65CF20F9"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 xml:space="preserve">Lleihau gwastraff deunyddiau </w:t>
                                  </w:r>
                                </w:p>
                                <w:p w14:paraId="5630E3EC" w14:textId="77777777" w:rsidR="00A96F1C" w:rsidRPr="00E9449C" w:rsidRDefault="00A96F1C" w:rsidP="00985F34">
                                  <w:pPr>
                                    <w:spacing w:after="0"/>
                                  </w:pPr>
                                </w:p>
                                <w:p w14:paraId="2CA4AB0E" w14:textId="77777777" w:rsidR="00A96F1C" w:rsidRDefault="004A3E14" w:rsidP="00985F34">
                                  <w:r>
                                    <w:rPr>
                                      <w:rFonts w:ascii="Century Gothic" w:eastAsia="Century Gothic" w:hAnsi="Century Gothic" w:cs="Arial"/>
                                      <w:lang w:val="cy-GB"/>
                                    </w:rPr>
                                    <w:t xml:space="preserve">Cydymffurfio â methodoleg a meini prawf gofal </w:t>
                                  </w:r>
                                  <w:r>
                                    <w:rPr>
                                      <w:rFonts w:ascii="Century Gothic" w:eastAsia="Century Gothic" w:hAnsi="Century Gothic" w:cs="Arial"/>
                                      <w:lang w:val="cy-GB"/>
                                    </w:rPr>
                                    <w:t>iechyd BREEAM ar gyfer ardystio.</w:t>
                                  </w:r>
                                </w:p>
                                <w:p w14:paraId="4442F527" w14:textId="77777777" w:rsidR="00A96F1C" w:rsidRDefault="00A96F1C" w:rsidP="00985F34"/>
                                <w:p w14:paraId="57C3B46E" w14:textId="77777777" w:rsidR="00A96F1C" w:rsidRDefault="00A96F1C" w:rsidP="00985F34"/>
                                <w:p w14:paraId="09EDC2F2" w14:textId="77777777" w:rsidR="00A96F1C" w:rsidRDefault="00A96F1C" w:rsidP="00985F34"/>
                                <w:p w14:paraId="015C6F5F" w14:textId="77777777" w:rsidR="00A96F1C" w:rsidRDefault="00A96F1C" w:rsidP="00985F34"/>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1715B321" id="Text Box 9" o:spid="_x0000_s1037" type="#_x0000_t202" alt="Text box to enter content" style="width:384.65pt;height:5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" filled="f" stroked="f">
                      <v:textbox inset=",23.04pt">
                        <w:txbxContent>
                          <w:p w14:paraId="281491D3" w14:textId="77777777" w:rsidR="00A96F1C" w:rsidRDefault="004A3E14" w:rsidP="00985F34">
                            <w:pPr>
                              <w:pStyle w:val="Heading2"/>
                              <w:spacing w:after="240"/>
                            </w:pPr>
                            <w:r>
                              <w:rPr>
                                <w:rFonts w:ascii="Century Gothic" w:eastAsia="Century Gothic" w:hAnsi="Century Gothic" w:cs="Times New Roman"/>
                                <w:color w:val="3F1D5A"/>
                                <w:szCs w:val="28"/>
                                <w:lang w:val="cy-GB"/>
                              </w:rPr>
                              <w:t>Ystyriaethau Dylunio (parhad)</w:t>
                            </w:r>
                          </w:p>
                          <w:p w14:paraId="382B1DED" w14:textId="77777777" w:rsidR="00A96F1C" w:rsidRPr="008F7FF1" w:rsidRDefault="004A3E14" w:rsidP="00985F34">
                            <w:pPr>
                              <w:spacing w:after="240"/>
                              <w:rPr>
                                <w:b/>
                                <w:bCs/>
                                <w:color w:val="CB400B" w:themeColor="text2" w:themeShade="BF"/>
                              </w:rPr>
                            </w:pPr>
                            <w:r>
                              <w:rPr>
                                <w:rFonts w:ascii="Century Gothic" w:eastAsia="Century Gothic" w:hAnsi="Century Gothic" w:cs="Arial"/>
                                <w:b/>
                                <w:bCs/>
                                <w:color w:val="CB400B"/>
                                <w:lang w:val="cy-GB"/>
                              </w:rPr>
                              <w:t>Deddfwriaeth statudol arall a pholisi'r llywodraeth</w:t>
                            </w:r>
                          </w:p>
                          <w:p w14:paraId="6927D181" w14:textId="77777777" w:rsidR="00A96F1C" w:rsidRPr="004A3E14" w:rsidRDefault="004A3E14" w:rsidP="00985F34">
                            <w:pPr>
                              <w:spacing w:after="240"/>
                              <w:rPr>
                                <w:lang w:val="cy-GB"/>
                              </w:rPr>
                            </w:pPr>
                            <w:r>
                              <w:rPr>
                                <w:rFonts w:ascii="Century Gothic" w:eastAsia="Century Gothic" w:hAnsi="Century Gothic" w:cs="Arial"/>
                                <w:lang w:val="cy-GB"/>
                              </w:rPr>
                              <w:t>Mae polisi'r Llywodr</w:t>
                            </w:r>
                            <w:r>
                              <w:rPr>
                                <w:rFonts w:ascii="Century Gothic" w:eastAsia="Century Gothic" w:hAnsi="Century Gothic" w:cs="Arial"/>
                                <w:lang w:val="cy-GB"/>
                              </w:rPr>
                              <w:t xml:space="preserve">aeth yn nodi bod yn rhaid i gynlluniau gofal iechyd ymateb i'w hamgylchedd lleol os ydynt i gael eu mabwysiadu gan drigolion lleol. </w:t>
                            </w:r>
                            <w:r>
                              <w:rPr>
                                <w:rFonts w:ascii="Century Gothic" w:eastAsia="Century Gothic" w:hAnsi="Century Gothic" w:cs="Arial"/>
                                <w:lang w:val="cy-GB"/>
                              </w:rPr>
                              <w:t xml:space="preserve">"Gellir cyflawni hyn drwy sicrhau bod y cymysgedd o wasanaethau a ddarperir yn adlewyrchu anghenion lleol, a bod yr adeilad </w:t>
                            </w:r>
                            <w:r>
                              <w:rPr>
                                <w:rFonts w:ascii="Century Gothic" w:eastAsia="Century Gothic" w:hAnsi="Century Gothic" w:cs="Arial"/>
                                <w:lang w:val="cy-GB"/>
                              </w:rPr>
                              <w:t xml:space="preserve">yn dangos lefelau priodol o ddylunio </w:t>
                            </w:r>
                            <w:r>
                              <w:rPr>
                                <w:rFonts w:ascii="Century Gothic" w:eastAsia="Century Gothic" w:hAnsi="Century Gothic" w:cs="Arial"/>
                                <w:lang w:val="cy-GB"/>
                              </w:rPr>
                              <w:t>trefol a phresenoldeb dinesig".</w:t>
                            </w:r>
                          </w:p>
                          <w:p w14:paraId="379D3BD9" w14:textId="77777777" w:rsidR="00A96F1C" w:rsidRPr="004A3E14" w:rsidRDefault="004A3E14" w:rsidP="00985F34">
                            <w:pPr>
                              <w:spacing w:after="240"/>
                              <w:rPr>
                                <w:lang w:val="cy-GB"/>
                              </w:rPr>
                            </w:pPr>
                            <w:r>
                              <w:rPr>
                                <w:rFonts w:ascii="Century Gothic" w:eastAsia="Century Gothic" w:hAnsi="Century Gothic" w:cs="Arial"/>
                                <w:lang w:val="cy-GB"/>
                              </w:rPr>
                              <w:t>Bydd materion dylunio swyddogaethol yn gofyn am gydymffurfio â holl ddogfennau cymeradwy perthnasol y Rheoliad</w:t>
                            </w:r>
                            <w:r>
                              <w:rPr>
                                <w:rFonts w:ascii="Century Gothic" w:eastAsia="Century Gothic" w:hAnsi="Century Gothic" w:cs="Arial"/>
                                <w:lang w:val="cy-GB"/>
                              </w:rPr>
                              <w:t>au Adeiladu cyfredol, gan gynnwys Dogfen Gymeradwy M 'Mynediad i adeiladau a defnydd ohonynt' er mwyn sicrhau eu bod yn cydymffurfio'n llawn â gofynion Deddf Gwahaniaethu ar sail Anabledd 1995.</w:t>
                            </w:r>
                          </w:p>
                          <w:p w14:paraId="260DC295" w14:textId="77777777" w:rsidR="00A96F1C" w:rsidRPr="004A3E14" w:rsidRDefault="004A3E14" w:rsidP="00985F34">
                            <w:pPr>
                              <w:spacing w:after="240"/>
                              <w:rPr>
                                <w:lang w:val="cy-GB"/>
                              </w:rPr>
                            </w:pPr>
                            <w:r>
                              <w:rPr>
                                <w:rFonts w:ascii="Century Gothic" w:eastAsia="Century Gothic" w:hAnsi="Century Gothic" w:cs="Arial"/>
                                <w:lang w:val="cy-GB"/>
                              </w:rPr>
                              <w:t>Bydd materion dylunio eilaidd yn cynnwys diogelwch, yn enwedig cyffuriau a meddyginiaethau (Menter Diogelu drwy Ddylunio), mynediad i'r gwasanaeth tân a dulliau dianc, potensial ar gyfer ehangu yn y dyfodol a'r gwrthdaro posibl rhwng yr ange</w:t>
                            </w:r>
                            <w:r>
                              <w:rPr>
                                <w:rFonts w:ascii="Century Gothic" w:eastAsia="Century Gothic" w:hAnsi="Century Gothic" w:cs="Arial"/>
                                <w:lang w:val="cy-GB"/>
                              </w:rPr>
                              <w:t>n am breifatrwydd a manteision darparu goleuadau ac awyru naturiol.</w:t>
                            </w:r>
                          </w:p>
                          <w:p w14:paraId="78EEA44B" w14:textId="77777777" w:rsidR="00A96F1C" w:rsidRPr="004A3E14" w:rsidRDefault="004A3E14" w:rsidP="00985F34">
                            <w:pPr>
                              <w:spacing w:after="240"/>
                              <w:rPr>
                                <w:b/>
                                <w:bCs/>
                                <w:color w:val="CB400B" w:themeColor="text2" w:themeShade="BF"/>
                                <w:lang w:val="cy-GB"/>
                              </w:rPr>
                            </w:pPr>
                            <w:r>
                              <w:rPr>
                                <w:rFonts w:ascii="Century Gothic" w:eastAsia="Century Gothic" w:hAnsi="Century Gothic" w:cs="Arial"/>
                                <w:b/>
                                <w:bCs/>
                                <w:color w:val="CB400B"/>
                                <w:lang w:val="cy-GB"/>
                              </w:rPr>
                              <w:t>Amgylcheddol</w:t>
                            </w:r>
                          </w:p>
                          <w:p w14:paraId="7621CD19" w14:textId="77777777" w:rsidR="00A96F1C" w:rsidRDefault="004A3E14" w:rsidP="00985F34">
                            <w:pPr>
                              <w:spacing w:after="240"/>
                            </w:pPr>
                            <w:r>
                              <w:rPr>
                                <w:rFonts w:ascii="Century Gothic" w:eastAsia="Century Gothic" w:hAnsi="Century Gothic" w:cs="Arial"/>
                                <w:lang w:val="cy-GB"/>
                              </w:rPr>
                              <w:t xml:space="preserve">Mae rhwymedigaeth ar </w:t>
                            </w:r>
                            <w:r>
                              <w:rPr>
                                <w:rFonts w:ascii="Century Gothic" w:eastAsia="Century Gothic" w:hAnsi="Century Gothic" w:cs="Arial"/>
                                <w:lang w:val="cy-GB"/>
                              </w:rPr>
                              <w:t xml:space="preserve">bob adeilad sy'n darparu gwasanaethau i'r cyhoedd i ymgorffori egwyddorion datblygu cynaliadwy. Mae hyn yn awgrymu ystyried materion fel, </w:t>
                            </w:r>
                          </w:p>
                          <w:p w14:paraId="09C64207"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Ailddefnyddio adeiladau presennol a safl</w:t>
                            </w:r>
                            <w:r>
                              <w:rPr>
                                <w:rFonts w:ascii="Century Gothic" w:eastAsia="Century Gothic" w:hAnsi="Century Gothic" w:cs="Arial"/>
                                <w:szCs w:val="21"/>
                                <w:lang w:val="cy-GB"/>
                              </w:rPr>
                              <w:t>eoedd tir llwyd.</w:t>
                            </w:r>
                          </w:p>
                          <w:p w14:paraId="15DFC975"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Paratoi at y dyfodol o ran hyblygrwydd defnydd a’r gallu’r cynllun i addasu</w:t>
                            </w:r>
                          </w:p>
                          <w:p w14:paraId="454048D9"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SDCau. Ca</w:t>
                            </w:r>
                            <w:r>
                              <w:rPr>
                                <w:rFonts w:ascii="Century Gothic" w:eastAsia="Century Gothic" w:hAnsi="Century Gothic" w:cs="Arial"/>
                                <w:szCs w:val="21"/>
                                <w:lang w:val="cy-GB"/>
                              </w:rPr>
                              <w:t>dw'r cyfraddau dŵr ffo presennol a'r cyfaint blynyddol o ddŵr ffo.</w:t>
                            </w:r>
                          </w:p>
                          <w:p w14:paraId="4E378147"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Iechyd a lles, gan gynnwys cysylltiadau diogel i gerddwyr / beiciau a goleuadau mewnol da ac amodau cysur.</w:t>
                            </w:r>
                          </w:p>
                          <w:p w14:paraId="42674F78"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Lleihau'r defnydd o ynni ac allyriadau carbon.</w:t>
                            </w:r>
                          </w:p>
                          <w:p w14:paraId="10607DCC"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Lleihau a monitro'r defnydd o ddŵr, gan gynnwys yn ystod y g</w:t>
                            </w:r>
                            <w:r>
                              <w:rPr>
                                <w:rFonts w:ascii="Century Gothic" w:eastAsia="Century Gothic" w:hAnsi="Century Gothic" w:cs="Arial"/>
                                <w:szCs w:val="21"/>
                                <w:lang w:val="cy-GB"/>
                              </w:rPr>
                              <w:t>waith adeiladu.</w:t>
                            </w:r>
                          </w:p>
                          <w:p w14:paraId="60C6AE5C"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Cyrchu deunyddiau crai ac wedi'u hadfer yn lleol</w:t>
                            </w:r>
                          </w:p>
                          <w:p w14:paraId="411BE28D"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Pennu deunyddiau sy'n cael effaith am</w:t>
                            </w:r>
                            <w:r>
                              <w:rPr>
                                <w:rFonts w:ascii="Century Gothic" w:eastAsia="Century Gothic" w:hAnsi="Century Gothic" w:cs="Arial"/>
                                <w:szCs w:val="21"/>
                                <w:lang w:val="cy-GB"/>
                              </w:rPr>
                              <w:t>gylcheddol isel.</w:t>
                            </w:r>
                          </w:p>
                          <w:p w14:paraId="65CF20F9" w14:textId="77777777" w:rsidR="00A96F1C" w:rsidRDefault="004A3E14" w:rsidP="00985F34">
                            <w:pPr>
                              <w:pStyle w:val="ListParagraph"/>
                              <w:numPr>
                                <w:ilvl w:val="0"/>
                                <w:numId w:val="11"/>
                              </w:numPr>
                              <w:spacing w:after="0"/>
                              <w:ind w:left="426" w:hanging="426"/>
                            </w:pPr>
                            <w:r>
                              <w:rPr>
                                <w:rFonts w:ascii="Century Gothic" w:eastAsia="Century Gothic" w:hAnsi="Century Gothic" w:cs="Arial"/>
                                <w:szCs w:val="21"/>
                                <w:lang w:val="cy-GB"/>
                              </w:rPr>
                              <w:t xml:space="preserve">Lleihau gwastraff deunyddiau </w:t>
                            </w:r>
                          </w:p>
                          <w:p w14:paraId="5630E3EC" w14:textId="77777777" w:rsidR="00A96F1C" w:rsidRPr="00E9449C" w:rsidRDefault="00A96F1C" w:rsidP="00985F34">
                            <w:pPr>
                              <w:spacing w:after="0"/>
                            </w:pPr>
                          </w:p>
                          <w:p w14:paraId="2CA4AB0E" w14:textId="77777777" w:rsidR="00A96F1C" w:rsidRDefault="004A3E14" w:rsidP="00985F34">
                            <w:r>
                              <w:rPr>
                                <w:rFonts w:ascii="Century Gothic" w:eastAsia="Century Gothic" w:hAnsi="Century Gothic" w:cs="Arial"/>
                                <w:lang w:val="cy-GB"/>
                              </w:rPr>
                              <w:t xml:space="preserve">Cydymffurfio â methodoleg a meini prawf gofal </w:t>
                            </w:r>
                            <w:r>
                              <w:rPr>
                                <w:rFonts w:ascii="Century Gothic" w:eastAsia="Century Gothic" w:hAnsi="Century Gothic" w:cs="Arial"/>
                                <w:lang w:val="cy-GB"/>
                              </w:rPr>
                              <w:t>iechyd BREEAM ar gyfer ardystio.</w:t>
                            </w:r>
                          </w:p>
                          <w:p w14:paraId="4442F527" w14:textId="77777777" w:rsidR="00A96F1C" w:rsidRDefault="00A96F1C" w:rsidP="00985F34"/>
                          <w:p w14:paraId="57C3B46E" w14:textId="77777777" w:rsidR="00A96F1C" w:rsidRDefault="00A96F1C" w:rsidP="00985F34"/>
                          <w:p w14:paraId="09EDC2F2" w14:textId="77777777" w:rsidR="00A96F1C" w:rsidRDefault="00A96F1C" w:rsidP="00985F34"/>
                          <w:p w14:paraId="015C6F5F" w14:textId="77777777" w:rsidR="00A96F1C" w:rsidRDefault="00A96F1C" w:rsidP="00985F34"/>
                        </w:txbxContent>
                      </v:textbox>
                      <w10:anchorlock/>
                    </v:shape>
                  </w:pict>
                </mc:Fallback>
              </mc:AlternateContent>
            </w:r>
          </w:p>
        </w:tc>
        <w:tc>
          <w:tcPr>
            <w:tcW w:w="231" w:type="dxa"/>
          </w:tcPr>
          <w:p w14:paraId="5BFCBE8F" w14:textId="77777777" w:rsidR="007F00EE" w:rsidRDefault="007F00EE" w:rsidP="00A96F1C">
            <w:pPr>
              <w:rPr>
                <w:sz w:val="24"/>
              </w:rPr>
            </w:pPr>
          </w:p>
        </w:tc>
        <w:tc>
          <w:tcPr>
            <w:tcW w:w="3659" w:type="dxa"/>
            <w:shd w:val="clear" w:color="auto" w:fill="421D5D"/>
          </w:tcPr>
          <w:p w14:paraId="0A274E2B" w14:textId="77777777" w:rsidR="007F00EE" w:rsidRPr="00C412C9" w:rsidRDefault="004A3E14" w:rsidP="00A96F1C">
            <w:pPr>
              <w:rPr>
                <w:sz w:val="24"/>
              </w:rPr>
            </w:pPr>
            <w:r w:rsidRPr="00C412C9">
              <w:rPr>
                <w:noProof/>
              </w:rPr>
              <mc:AlternateContent>
                <mc:Choice Requires="wps">
                  <w:drawing>
                    <wp:inline distT="0" distB="0" distL="0" distR="0" wp14:anchorId="4583115F" wp14:editId="503E3D6E">
                      <wp:extent cx="2101756" cy="731520"/>
                      <wp:effectExtent l="0" t="0" r="0" b="0"/>
                      <wp:docPr id="10" name="Text Box 10"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1F1288A" w14:textId="77777777" w:rsidR="00A96F1C" w:rsidRDefault="004A3E14" w:rsidP="007F00EE">
                                  <w:pPr>
                                    <w:pStyle w:val="Heading1"/>
                                  </w:pPr>
                                  <w:r>
                                    <w:rPr>
                                      <w:rFonts w:ascii="Century Gothic" w:eastAsia="Century Gothic" w:hAnsi="Century Gothic" w:cs="Times New Roman"/>
                                      <w:color w:val="FFFFFF"/>
                                      <w:szCs w:val="28"/>
                                      <w:lang w:val="cy-GB"/>
                                    </w:rPr>
                                    <w:t>Lluniadau a Darluniau</w:t>
                                  </w:r>
                                </w:p>
                                <w:p w14:paraId="7BAD3296" w14:textId="77777777" w:rsidR="00A96F1C" w:rsidRPr="005D120C" w:rsidRDefault="004A3E14" w:rsidP="007F00EE">
                                  <w:pPr>
                                    <w:jc w:val="center"/>
                                  </w:pPr>
                                  <w:sdt>
                                    <w:sdtPr>
                                      <w:rPr>
                                        <w:color w:val="F3642C" w:themeColor="text2"/>
                                      </w:rPr>
                                      <w:alias w:val="Ellipsis:"/>
                                      <w:tag w:val="Ellipsis:"/>
                                      <w:id w:val="1190489020"/>
                                      <w:temporary/>
                                      <w:showingPlcHdr/>
                                      <w15:appearance w15:val="hidden"/>
                                    </w:sdtPr>
                                    <w:sdtEnd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wps:bodyPr>
                          </wps:wsp>
                        </a:graphicData>
                      </a:graphic>
                    </wp:inline>
                  </w:drawing>
                </mc:Choice>
                <mc:Fallback>
                  <w:pict>
                    <v:shape id="Text Box 10" o:spid="_x0000_i1038" type="#_x0000_t202" alt="Text box to enter sidebar title" style="width:165.49pt;height:57.6pt;mso-wrap-distance-bottom:0;mso-wrap-distance-left:0;mso-wrap-distance-right:0;mso-wrap-distance-top:0;v-text-anchor:top" filled="f" fillcolor="this" stroked="f">
                      <v:textbox inset=",5.04pt">
                        <w:txbxContent>
                          <w:p w:rsidR="00A96F1C" w:rsidP="007F00EE" w14:paraId="33339FDC" w14:textId="77777777">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Lluniadau a Darluniau</w:t>
                            </w:r>
                          </w:p>
                          <w:p w:rsidR="00A96F1C" w:rsidRPr="005D120C" w:rsidP="007F00EE" w14:paraId="5E8878A9" w14:textId="77777777">
                            <w:pPr>
                              <w:bidi w:val="0"/>
                              <w:jc w:val="center"/>
                            </w:pPr>
                            <w:sdt>
                              <w:sdtPr>
                                <w:rPr>
                                  <w:color w:val="F3642C" w:themeColor="text2"/>
                                </w:rPr>
                                <w:alias w:val="Ellipsis:"/>
                                <w:tag w:val="Ellipsis:"/>
                                <w:id w:val="1107578286"/>
                                <w:showingPlcHdr/>
                                <w:richText/>
                                <w:temporary/>
                                <w15:appearance w15:val="hidden"/>
                              </w:sdt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7EC78F95" wp14:editId="48DC332D">
                      <wp:extent cx="2101215" cy="6338570"/>
                      <wp:effectExtent l="0" t="0" r="0" b="5080"/>
                      <wp:docPr id="20" name="Text Box 20" descr="Text box to enter sidebar content"/>
                      <wp:cNvGraphicFramePr/>
                      <a:graphic xmlns:a="http://schemas.openxmlformats.org/drawingml/2006/main">
                        <a:graphicData uri="http://schemas.microsoft.com/office/word/2010/wordprocessingShape">
                          <wps:wsp>
                            <wps:cNvSpPr txBox="1"/>
                            <wps:spPr>
                              <a:xfrm>
                                <a:off x="0" y="0"/>
                                <a:ext cx="2101215"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FCD124" w14:textId="77777777" w:rsidR="00A96F1C" w:rsidRDefault="004A3E14" w:rsidP="007F00EE">
                                  <w:pPr>
                                    <w:pStyle w:val="Heading1"/>
                                  </w:pPr>
                                  <w:r>
                                    <w:rPr>
                                      <w:rFonts w:ascii="Century Gothic" w:eastAsia="Century Gothic" w:hAnsi="Century Gothic" w:cs="Times New Roman"/>
                                      <w:color w:val="FFFFFF"/>
                                      <w:szCs w:val="28"/>
                                      <w:lang w:val="cy-GB"/>
                                    </w:rPr>
                                    <w:t xml:space="preserve">Cliciwch i weld </w:t>
                                  </w:r>
                                  <w:r>
                                    <w:rPr>
                                      <w:rFonts w:ascii="Century Gothic" w:eastAsia="Century Gothic" w:hAnsi="Century Gothic" w:cs="Times New Roman"/>
                                      <w:color w:val="FFFFFF"/>
                                      <w:szCs w:val="28"/>
                                      <w:lang w:val="cy-GB"/>
                                    </w:rPr>
                                    <w:t>fersiynau mwy:</w:t>
                                  </w:r>
                                </w:p>
                                <w:p w14:paraId="03F03477" w14:textId="77777777" w:rsidR="00A96F1C" w:rsidRPr="006627AF" w:rsidRDefault="00A96F1C" w:rsidP="006627AF"/>
                                <w:p w14:paraId="311967B0" w14:textId="77777777" w:rsidR="00A96F1C" w:rsidRPr="006627AF" w:rsidRDefault="004A3E14" w:rsidP="006627AF">
                                  <w:pPr>
                                    <w:rPr>
                                      <w:color w:val="FFFFFF" w:themeColor="background1"/>
                                    </w:rPr>
                                  </w:pPr>
                                  <w:r>
                                    <w:rPr>
                                      <w:rFonts w:ascii="Century Gothic" w:eastAsia="Century Gothic" w:hAnsi="Century Gothic" w:cs="Arial"/>
                                      <w:color w:val="FFFFFF"/>
                                      <w:lang w:val="cy-GB"/>
                                    </w:rPr>
                                    <w:t>Rheoliadau Adeiladu</w:t>
                                  </w:r>
                                </w:p>
                                <w:tbl>
                                  <w:tblPr>
                                    <w:tblStyle w:val="TableGrid"/>
                                    <w:tblW w:w="0" w:type="auto"/>
                                    <w:tblLook w:val="04A0" w:firstRow="1" w:lastRow="0" w:firstColumn="1" w:lastColumn="0" w:noHBand="0" w:noVBand="1"/>
                                  </w:tblPr>
                                  <w:tblGrid>
                                    <w:gridCol w:w="1596"/>
                                    <w:gridCol w:w="1574"/>
                                  </w:tblGrid>
                                  <w:tr w:rsidR="00B67BDA" w14:paraId="1720C700" w14:textId="77777777" w:rsidTr="006627AF">
                                    <w:tc>
                                      <w:tcPr>
                                        <w:tcW w:w="1513" w:type="dxa"/>
                                      </w:tcPr>
                                      <w:p w14:paraId="36AB9617" w14:textId="77777777" w:rsidR="00A96F1C" w:rsidRDefault="00A96F1C" w:rsidP="007F00EE">
                                        <w:pPr>
                                          <w:pStyle w:val="Heading1"/>
                                          <w:shd w:val="clear" w:color="auto" w:fill="auto"/>
                                          <w:outlineLvl w:val="0"/>
                                        </w:pPr>
                                      </w:p>
                                      <w:p w14:paraId="6FA9D14F" w14:textId="77777777" w:rsidR="00B67BDA" w:rsidRDefault="00B67BDA" w:rsidP="007F00EE">
                                        <w:pPr>
                                          <w:pStyle w:val="Heading1"/>
                                          <w:shd w:val="clear" w:color="auto" w:fill="auto"/>
                                          <w:outlineLvl w:val="0"/>
                                          <w:rPr>
                                            <w:rFonts w:ascii="Century Gothic" w:eastAsia="Century Gothic" w:hAnsi="Century Gothic" w:cs="Arial"/>
                                            <w:color w:val="FFFFFF"/>
                                            <w:sz w:val="22"/>
                                            <w:szCs w:val="22"/>
                                            <w:lang w:val="cy-GB"/>
                                          </w:rPr>
                                        </w:pPr>
                                      </w:p>
                                      <w:p w14:paraId="60CFC58C" w14:textId="77777777" w:rsidR="00B67BDA" w:rsidRDefault="004A3E14" w:rsidP="007F00EE">
                                        <w:pPr>
                                          <w:pStyle w:val="Heading1"/>
                                          <w:shd w:val="clear" w:color="auto" w:fill="auto"/>
                                          <w:outlineLvl w:val="0"/>
                                          <w:rPr>
                                            <w:rFonts w:ascii="Century Gothic" w:eastAsia="Century Gothic" w:hAnsi="Century Gothic" w:cs="Arial"/>
                                            <w:color w:val="FFFFFF"/>
                                            <w:sz w:val="22"/>
                                            <w:szCs w:val="22"/>
                                            <w:lang w:val="cy-GB"/>
                                          </w:rPr>
                                        </w:pPr>
                                        <w:r>
                                          <w:rPr>
                                            <w:noProof/>
                                          </w:rPr>
                                          <w:drawing>
                                            <wp:inline distT="0" distB="0" distL="0" distR="0" wp14:anchorId="0DE168FA" wp14:editId="1B84EF4D">
                                              <wp:extent cx="868556" cy="1174750"/>
                                              <wp:effectExtent l="0" t="0" r="8255" b="6350"/>
                                              <wp:docPr id="827950348" name="Picture 55" descr="Description automatically generated">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890608" name="Picture 55" descr="Graphical user interface, text&#10;&#10;Description automatically generated">
                                                        <a:hlinkClick r:id="rId20"/>
                                                      </pic:cNvPr>
                                                      <pic:cNvPicPr/>
                                                    </pic:nvPicPr>
                                                    <pic:blipFill>
                                                      <a:blip r:embed="rId21">
                                                        <a:extLst>
                                                          <a:ext uri="{28A0092B-C50C-407E-A947-70E740481C1C}">
                                                            <a14:useLocalDpi xmlns:a14="http://schemas.microsoft.com/office/drawing/2010/main" val="0"/>
                                                          </a:ext>
                                                        </a:extLst>
                                                      </a:blip>
                                                      <a:stretch>
                                                        <a:fillRect/>
                                                      </a:stretch>
                                                    </pic:blipFill>
                                                    <pic:spPr>
                                                      <a:xfrm>
                                                        <a:off x="0" y="0"/>
                                                        <a:ext cx="899353" cy="1216404"/>
                                                      </a:xfrm>
                                                      <a:prstGeom prst="rect">
                                                        <a:avLst/>
                                                      </a:prstGeom>
                                                    </pic:spPr>
                                                  </pic:pic>
                                                </a:graphicData>
                                              </a:graphic>
                                            </wp:inline>
                                          </w:drawing>
                                        </w:r>
                                      </w:p>
                                    </w:tc>
                                    <w:tc>
                                      <w:tcPr>
                                        <w:tcW w:w="1513" w:type="dxa"/>
                                      </w:tcPr>
                                      <w:p w14:paraId="1DDA83D2" w14:textId="77777777" w:rsidR="00A96F1C" w:rsidRDefault="00A96F1C" w:rsidP="007F00EE">
                                        <w:pPr>
                                          <w:pStyle w:val="Heading1"/>
                                          <w:shd w:val="clear" w:color="auto" w:fill="auto"/>
                                          <w:outlineLvl w:val="0"/>
                                        </w:pPr>
                                      </w:p>
                                      <w:p w14:paraId="62FFE1B5" w14:textId="77777777" w:rsidR="00B67BDA" w:rsidRDefault="00B67BDA" w:rsidP="007F00EE">
                                        <w:pPr>
                                          <w:pStyle w:val="Heading1"/>
                                          <w:shd w:val="clear" w:color="auto" w:fill="auto"/>
                                          <w:outlineLvl w:val="0"/>
                                          <w:rPr>
                                            <w:rFonts w:ascii="Century Gothic" w:eastAsia="Century Gothic" w:hAnsi="Century Gothic" w:cs="Arial"/>
                                            <w:color w:val="FFFFFF"/>
                                            <w:sz w:val="22"/>
                                            <w:szCs w:val="22"/>
                                            <w:lang w:val="cy-GB"/>
                                          </w:rPr>
                                        </w:pPr>
                                      </w:p>
                                      <w:p w14:paraId="0D82D577" w14:textId="77777777" w:rsidR="00B67BDA" w:rsidRDefault="004A3E14" w:rsidP="007F00EE">
                                        <w:pPr>
                                          <w:pStyle w:val="Heading1"/>
                                          <w:shd w:val="clear" w:color="auto" w:fill="auto"/>
                                          <w:outlineLvl w:val="0"/>
                                          <w:rPr>
                                            <w:rFonts w:ascii="Century Gothic" w:eastAsia="Century Gothic" w:hAnsi="Century Gothic" w:cs="Arial"/>
                                            <w:color w:val="FFFFFF"/>
                                            <w:sz w:val="22"/>
                                            <w:szCs w:val="22"/>
                                            <w:lang w:val="cy-GB"/>
                                          </w:rPr>
                                        </w:pPr>
                                        <w:r>
                                          <w:rPr>
                                            <w:noProof/>
                                          </w:rPr>
                                          <w:drawing>
                                            <wp:inline distT="0" distB="0" distL="0" distR="0" wp14:anchorId="55DD2474" wp14:editId="1FCC5AEC">
                                              <wp:extent cx="862577" cy="1219200"/>
                                              <wp:effectExtent l="0" t="0" r="0" b="0"/>
                                              <wp:docPr id="817944190" name="Picture 56" descr="Disgrifiad a gynhyrchir yn awtomati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34740" name="Picture 56" descr="Diagram, engineering drawing&#10;&#10;Description automatically generated">
                                                        <a:hlinkClick r:id="rId20"/>
                                                      </pic:cNvPr>
                                                      <pic:cNvPicPr/>
                                                    </pic:nvPicPr>
                                                    <pic:blipFill>
                                                      <a:blip r:embed="rId22">
                                                        <a:extLst>
                                                          <a:ext uri="{28A0092B-C50C-407E-A947-70E740481C1C}">
                                                            <a14:useLocalDpi xmlns:a14="http://schemas.microsoft.com/office/drawing/2010/main" val="0"/>
                                                          </a:ext>
                                                        </a:extLst>
                                                      </a:blip>
                                                      <a:stretch>
                                                        <a:fillRect/>
                                                      </a:stretch>
                                                    </pic:blipFill>
                                                    <pic:spPr>
                                                      <a:xfrm>
                                                        <a:off x="0" y="0"/>
                                                        <a:ext cx="901333" cy="1273980"/>
                                                      </a:xfrm>
                                                      <a:prstGeom prst="rect">
                                                        <a:avLst/>
                                                      </a:prstGeom>
                                                    </pic:spPr>
                                                  </pic:pic>
                                                </a:graphicData>
                                              </a:graphic>
                                            </wp:inline>
                                          </w:drawing>
                                        </w:r>
                                      </w:p>
                                    </w:tc>
                                  </w:tr>
                                </w:tbl>
                                <w:p w14:paraId="6F44019B" w14:textId="77777777" w:rsidR="00A96F1C" w:rsidRDefault="00A96F1C" w:rsidP="007F00EE"/>
                                <w:p w14:paraId="1EFE8D2C" w14:textId="77777777" w:rsidR="00A96F1C" w:rsidRPr="006627AF" w:rsidRDefault="004A3E14" w:rsidP="007F00EE">
                                  <w:pPr>
                                    <w:rPr>
                                      <w:color w:val="FFFFFF" w:themeColor="background1"/>
                                    </w:rPr>
                                  </w:pPr>
                                  <w:r>
                                    <w:rPr>
                                      <w:rFonts w:ascii="Century Gothic" w:eastAsia="Century Gothic" w:hAnsi="Century Gothic" w:cs="Arial"/>
                                      <w:color w:val="FFFFFF"/>
                                      <w:lang w:val="cy-GB"/>
                                    </w:rPr>
                                    <w:t>Canllaw Cynaliadwyedd</w:t>
                                  </w:r>
                                </w:p>
                                <w:p w14:paraId="267AA02F" w14:textId="77777777" w:rsidR="00A96F1C" w:rsidRDefault="004A3E14" w:rsidP="007F00EE">
                                  <w:pPr>
                                    <w:pStyle w:val="Heading1"/>
                                  </w:pPr>
                                  <w:r>
                                    <w:rPr>
                                      <w:rFonts w:ascii="Century Gothic" w:eastAsia="Century Gothic" w:hAnsi="Century Gothic" w:cs="Times New Roman"/>
                                      <w:color w:val="FFFFFF"/>
                                      <w:szCs w:val="28"/>
                                      <w:lang w:val="cy-GB"/>
                                    </w:rPr>
                                    <w:t xml:space="preserve"> </w:t>
                                  </w:r>
                                </w:p>
                                <w:p w14:paraId="496004B0" w14:textId="77777777" w:rsidR="00B67BDA" w:rsidRDefault="00B67BDA" w:rsidP="007F00EE">
                                  <w:pPr>
                                    <w:pStyle w:val="Heading1"/>
                                    <w:rPr>
                                      <w:rFonts w:ascii="Century Gothic" w:eastAsia="Century Gothic" w:hAnsi="Century Gothic" w:cs="Times New Roman"/>
                                      <w:color w:val="FFFFFF"/>
                                      <w:szCs w:val="28"/>
                                      <w:lang w:val="cy-GB"/>
                                    </w:rPr>
                                  </w:pPr>
                                </w:p>
                                <w:p w14:paraId="03A0B712" w14:textId="77777777" w:rsidR="00B67BDA" w:rsidRDefault="004A3E14" w:rsidP="007F00EE">
                                  <w:pPr>
                                    <w:pStyle w:val="Heading1"/>
                                    <w:rPr>
                                      <w:rFonts w:ascii="Century Gothic" w:eastAsia="Century Gothic" w:hAnsi="Century Gothic" w:cs="Times New Roman"/>
                                      <w:color w:val="FFFFFF"/>
                                      <w:szCs w:val="28"/>
                                      <w:lang w:val="cy-GB"/>
                                    </w:rPr>
                                  </w:pPr>
                                  <w:r>
                                    <w:rPr>
                                      <w:noProof/>
                                    </w:rPr>
                                    <w:drawing>
                                      <wp:inline distT="0" distB="0" distL="0" distR="0" wp14:anchorId="7DC8CEF8" wp14:editId="1BB90BFD">
                                        <wp:extent cx="1918335" cy="1322070"/>
                                        <wp:effectExtent l="0" t="0" r="5715" b="0"/>
                                        <wp:docPr id="531284079" name="Picture 43" descr="Description automatically generated">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676382" name="Picture 43" descr="Graphical user interface, website&#10;&#10;Description automatically generated">
                                                  <a:hlinkClick r:id="rId20"/>
                                                </pic:cNvPr>
                                                <pic:cNvPicPr/>
                                              </pic:nvPicPr>
                                              <pic:blipFill>
                                                <a:blip r:embed="rId23">
                                                  <a:extLst>
                                                    <a:ext uri="{28A0092B-C50C-407E-A947-70E740481C1C}">
                                                      <a14:useLocalDpi xmlns:a14="http://schemas.microsoft.com/office/drawing/2010/main" val="0"/>
                                                    </a:ext>
                                                  </a:extLst>
                                                </a:blip>
                                                <a:stretch>
                                                  <a:fillRect/>
                                                </a:stretch>
                                              </pic:blipFill>
                                              <pic:spPr>
                                                <a:xfrm>
                                                  <a:off x="0" y="0"/>
                                                  <a:ext cx="1918335" cy="1322070"/>
                                                </a:xfrm>
                                                <a:prstGeom prst="rect">
                                                  <a:avLst/>
                                                </a:prstGeom>
                                              </pic:spPr>
                                            </pic:pic>
                                          </a:graphicData>
                                        </a:graphic>
                                      </wp:inline>
                                    </w:drawing>
                                  </w: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wps:bodyPr>
                          </wps:wsp>
                        </a:graphicData>
                      </a:graphic>
                    </wp:inline>
                  </w:drawing>
                </mc:Choice>
                <mc:Fallback>
                  <w:pict>
                    <v:shape w14:anchorId="7EC78F95" id="Text Box 20" o:spid="_x0000_s1039" type="#_x0000_t202" alt="Text box to enter sidebar content" style="width:165.45pt;height:49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" filled="f" stroked="f">
                      <v:textbox inset=",28.8pt">
                        <w:txbxContent>
                          <w:p w14:paraId="3EFCD124" w14:textId="77777777" w:rsidR="00A96F1C" w:rsidRDefault="004A3E14" w:rsidP="007F00EE">
                            <w:pPr>
                              <w:pStyle w:val="Heading1"/>
                            </w:pPr>
                            <w:r>
                              <w:rPr>
                                <w:rFonts w:ascii="Century Gothic" w:eastAsia="Century Gothic" w:hAnsi="Century Gothic" w:cs="Times New Roman"/>
                                <w:color w:val="FFFFFF"/>
                                <w:szCs w:val="28"/>
                                <w:lang w:val="cy-GB"/>
                              </w:rPr>
                              <w:t xml:space="preserve">Cliciwch i weld </w:t>
                            </w:r>
                            <w:r>
                              <w:rPr>
                                <w:rFonts w:ascii="Century Gothic" w:eastAsia="Century Gothic" w:hAnsi="Century Gothic" w:cs="Times New Roman"/>
                                <w:color w:val="FFFFFF"/>
                                <w:szCs w:val="28"/>
                                <w:lang w:val="cy-GB"/>
                              </w:rPr>
                              <w:t>fersiynau mwy:</w:t>
                            </w:r>
                          </w:p>
                          <w:p w14:paraId="03F03477" w14:textId="77777777" w:rsidR="00A96F1C" w:rsidRPr="006627AF" w:rsidRDefault="00A96F1C" w:rsidP="006627AF"/>
                          <w:p w14:paraId="311967B0" w14:textId="77777777" w:rsidR="00A96F1C" w:rsidRPr="006627AF" w:rsidRDefault="004A3E14" w:rsidP="006627AF">
                            <w:pPr>
                              <w:rPr>
                                <w:color w:val="FFFFFF" w:themeColor="background1"/>
                              </w:rPr>
                            </w:pPr>
                            <w:r>
                              <w:rPr>
                                <w:rFonts w:ascii="Century Gothic" w:eastAsia="Century Gothic" w:hAnsi="Century Gothic" w:cs="Arial"/>
                                <w:color w:val="FFFFFF"/>
                                <w:lang w:val="cy-GB"/>
                              </w:rPr>
                              <w:t>Rheoliadau Adeiladu</w:t>
                            </w:r>
                          </w:p>
                          <w:tbl>
                            <w:tblPr>
                              <w:tblStyle w:val="TableGrid"/>
                              <w:tblW w:w="0" w:type="auto"/>
                              <w:tblLook w:val="04A0" w:firstRow="1" w:lastRow="0" w:firstColumn="1" w:lastColumn="0" w:noHBand="0" w:noVBand="1"/>
                            </w:tblPr>
                            <w:tblGrid>
                              <w:gridCol w:w="1596"/>
                              <w:gridCol w:w="1574"/>
                            </w:tblGrid>
                            <w:tr w:rsidR="00B67BDA" w14:paraId="1720C700" w14:textId="77777777" w:rsidTr="006627AF">
                              <w:tc>
                                <w:tcPr>
                                  <w:tcW w:w="1513" w:type="dxa"/>
                                </w:tcPr>
                                <w:p w14:paraId="36AB9617" w14:textId="77777777" w:rsidR="00A96F1C" w:rsidRDefault="00A96F1C" w:rsidP="007F00EE">
                                  <w:pPr>
                                    <w:pStyle w:val="Heading1"/>
                                    <w:shd w:val="clear" w:color="auto" w:fill="auto"/>
                                    <w:outlineLvl w:val="0"/>
                                  </w:pPr>
                                </w:p>
                                <w:p w14:paraId="6FA9D14F" w14:textId="77777777" w:rsidR="00B67BDA" w:rsidRDefault="00B67BDA" w:rsidP="007F00EE">
                                  <w:pPr>
                                    <w:pStyle w:val="Heading1"/>
                                    <w:shd w:val="clear" w:color="auto" w:fill="auto"/>
                                    <w:outlineLvl w:val="0"/>
                                    <w:rPr>
                                      <w:rFonts w:ascii="Century Gothic" w:eastAsia="Century Gothic" w:hAnsi="Century Gothic" w:cs="Arial"/>
                                      <w:color w:val="FFFFFF"/>
                                      <w:sz w:val="22"/>
                                      <w:szCs w:val="22"/>
                                      <w:lang w:val="cy-GB"/>
                                    </w:rPr>
                                  </w:pPr>
                                </w:p>
                                <w:p w14:paraId="60CFC58C" w14:textId="77777777" w:rsidR="00B67BDA" w:rsidRDefault="004A3E14" w:rsidP="007F00EE">
                                  <w:pPr>
                                    <w:pStyle w:val="Heading1"/>
                                    <w:shd w:val="clear" w:color="auto" w:fill="auto"/>
                                    <w:outlineLvl w:val="0"/>
                                    <w:rPr>
                                      <w:rFonts w:ascii="Century Gothic" w:eastAsia="Century Gothic" w:hAnsi="Century Gothic" w:cs="Arial"/>
                                      <w:color w:val="FFFFFF"/>
                                      <w:sz w:val="22"/>
                                      <w:szCs w:val="22"/>
                                      <w:lang w:val="cy-GB"/>
                                    </w:rPr>
                                  </w:pPr>
                                  <w:r>
                                    <w:rPr>
                                      <w:noProof/>
                                    </w:rPr>
                                    <w:drawing>
                                      <wp:inline distT="0" distB="0" distL="0" distR="0" wp14:anchorId="0DE168FA" wp14:editId="1B84EF4D">
                                        <wp:extent cx="868556" cy="1174750"/>
                                        <wp:effectExtent l="0" t="0" r="8255" b="6350"/>
                                        <wp:docPr id="827950348" name="Picture 55" descr="Description automatically generated">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890608" name="Picture 55" descr="Graphical user interface, text&#10;&#10;Description automatically generated">
                                                  <a:hlinkClick r:id="rId20"/>
                                                </pic:cNvPr>
                                                <pic:cNvPicPr/>
                                              </pic:nvPicPr>
                                              <pic:blipFill>
                                                <a:blip r:embed="rId21">
                                                  <a:extLst>
                                                    <a:ext uri="{28A0092B-C50C-407E-A947-70E740481C1C}">
                                                      <a14:useLocalDpi xmlns:a14="http://schemas.microsoft.com/office/drawing/2010/main" val="0"/>
                                                    </a:ext>
                                                  </a:extLst>
                                                </a:blip>
                                                <a:stretch>
                                                  <a:fillRect/>
                                                </a:stretch>
                                              </pic:blipFill>
                                              <pic:spPr>
                                                <a:xfrm>
                                                  <a:off x="0" y="0"/>
                                                  <a:ext cx="899353" cy="1216404"/>
                                                </a:xfrm>
                                                <a:prstGeom prst="rect">
                                                  <a:avLst/>
                                                </a:prstGeom>
                                              </pic:spPr>
                                            </pic:pic>
                                          </a:graphicData>
                                        </a:graphic>
                                      </wp:inline>
                                    </w:drawing>
                                  </w:r>
                                </w:p>
                              </w:tc>
                              <w:tc>
                                <w:tcPr>
                                  <w:tcW w:w="1513" w:type="dxa"/>
                                </w:tcPr>
                                <w:p w14:paraId="1DDA83D2" w14:textId="77777777" w:rsidR="00A96F1C" w:rsidRDefault="00A96F1C" w:rsidP="007F00EE">
                                  <w:pPr>
                                    <w:pStyle w:val="Heading1"/>
                                    <w:shd w:val="clear" w:color="auto" w:fill="auto"/>
                                    <w:outlineLvl w:val="0"/>
                                  </w:pPr>
                                </w:p>
                                <w:p w14:paraId="62FFE1B5" w14:textId="77777777" w:rsidR="00B67BDA" w:rsidRDefault="00B67BDA" w:rsidP="007F00EE">
                                  <w:pPr>
                                    <w:pStyle w:val="Heading1"/>
                                    <w:shd w:val="clear" w:color="auto" w:fill="auto"/>
                                    <w:outlineLvl w:val="0"/>
                                    <w:rPr>
                                      <w:rFonts w:ascii="Century Gothic" w:eastAsia="Century Gothic" w:hAnsi="Century Gothic" w:cs="Arial"/>
                                      <w:color w:val="FFFFFF"/>
                                      <w:sz w:val="22"/>
                                      <w:szCs w:val="22"/>
                                      <w:lang w:val="cy-GB"/>
                                    </w:rPr>
                                  </w:pPr>
                                </w:p>
                                <w:p w14:paraId="0D82D577" w14:textId="77777777" w:rsidR="00B67BDA" w:rsidRDefault="004A3E14" w:rsidP="007F00EE">
                                  <w:pPr>
                                    <w:pStyle w:val="Heading1"/>
                                    <w:shd w:val="clear" w:color="auto" w:fill="auto"/>
                                    <w:outlineLvl w:val="0"/>
                                    <w:rPr>
                                      <w:rFonts w:ascii="Century Gothic" w:eastAsia="Century Gothic" w:hAnsi="Century Gothic" w:cs="Arial"/>
                                      <w:color w:val="FFFFFF"/>
                                      <w:sz w:val="22"/>
                                      <w:szCs w:val="22"/>
                                      <w:lang w:val="cy-GB"/>
                                    </w:rPr>
                                  </w:pPr>
                                  <w:r>
                                    <w:rPr>
                                      <w:noProof/>
                                    </w:rPr>
                                    <w:drawing>
                                      <wp:inline distT="0" distB="0" distL="0" distR="0" wp14:anchorId="55DD2474" wp14:editId="1FCC5AEC">
                                        <wp:extent cx="862577" cy="1219200"/>
                                        <wp:effectExtent l="0" t="0" r="0" b="0"/>
                                        <wp:docPr id="817944190" name="Picture 56" descr="Disgrifiad a gynhyrchir yn awtomati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34740" name="Picture 56" descr="Diagram, engineering drawing&#10;&#10;Description automatically generated">
                                                  <a:hlinkClick r:id="rId20"/>
                                                </pic:cNvPr>
                                                <pic:cNvPicPr/>
                                              </pic:nvPicPr>
                                              <pic:blipFill>
                                                <a:blip r:embed="rId22">
                                                  <a:extLst>
                                                    <a:ext uri="{28A0092B-C50C-407E-A947-70E740481C1C}">
                                                      <a14:useLocalDpi xmlns:a14="http://schemas.microsoft.com/office/drawing/2010/main" val="0"/>
                                                    </a:ext>
                                                  </a:extLst>
                                                </a:blip>
                                                <a:stretch>
                                                  <a:fillRect/>
                                                </a:stretch>
                                              </pic:blipFill>
                                              <pic:spPr>
                                                <a:xfrm>
                                                  <a:off x="0" y="0"/>
                                                  <a:ext cx="901333" cy="1273980"/>
                                                </a:xfrm>
                                                <a:prstGeom prst="rect">
                                                  <a:avLst/>
                                                </a:prstGeom>
                                              </pic:spPr>
                                            </pic:pic>
                                          </a:graphicData>
                                        </a:graphic>
                                      </wp:inline>
                                    </w:drawing>
                                  </w:r>
                                </w:p>
                              </w:tc>
                            </w:tr>
                          </w:tbl>
                          <w:p w14:paraId="6F44019B" w14:textId="77777777" w:rsidR="00A96F1C" w:rsidRDefault="00A96F1C" w:rsidP="007F00EE"/>
                          <w:p w14:paraId="1EFE8D2C" w14:textId="77777777" w:rsidR="00A96F1C" w:rsidRPr="006627AF" w:rsidRDefault="004A3E14" w:rsidP="007F00EE">
                            <w:pPr>
                              <w:rPr>
                                <w:color w:val="FFFFFF" w:themeColor="background1"/>
                              </w:rPr>
                            </w:pPr>
                            <w:r>
                              <w:rPr>
                                <w:rFonts w:ascii="Century Gothic" w:eastAsia="Century Gothic" w:hAnsi="Century Gothic" w:cs="Arial"/>
                                <w:color w:val="FFFFFF"/>
                                <w:lang w:val="cy-GB"/>
                              </w:rPr>
                              <w:t>Canllaw Cynaliadwyedd</w:t>
                            </w:r>
                          </w:p>
                          <w:p w14:paraId="267AA02F" w14:textId="77777777" w:rsidR="00A96F1C" w:rsidRDefault="004A3E14" w:rsidP="007F00EE">
                            <w:pPr>
                              <w:pStyle w:val="Heading1"/>
                            </w:pPr>
                            <w:r>
                              <w:rPr>
                                <w:rFonts w:ascii="Century Gothic" w:eastAsia="Century Gothic" w:hAnsi="Century Gothic" w:cs="Times New Roman"/>
                                <w:color w:val="FFFFFF"/>
                                <w:szCs w:val="28"/>
                                <w:lang w:val="cy-GB"/>
                              </w:rPr>
                              <w:t xml:space="preserve"> </w:t>
                            </w:r>
                          </w:p>
                          <w:p w14:paraId="496004B0" w14:textId="77777777" w:rsidR="00B67BDA" w:rsidRDefault="00B67BDA" w:rsidP="007F00EE">
                            <w:pPr>
                              <w:pStyle w:val="Heading1"/>
                              <w:rPr>
                                <w:rFonts w:ascii="Century Gothic" w:eastAsia="Century Gothic" w:hAnsi="Century Gothic" w:cs="Times New Roman"/>
                                <w:color w:val="FFFFFF"/>
                                <w:szCs w:val="28"/>
                                <w:lang w:val="cy-GB"/>
                              </w:rPr>
                            </w:pPr>
                          </w:p>
                          <w:p w14:paraId="03A0B712" w14:textId="77777777" w:rsidR="00B67BDA" w:rsidRDefault="004A3E14" w:rsidP="007F00EE">
                            <w:pPr>
                              <w:pStyle w:val="Heading1"/>
                              <w:rPr>
                                <w:rFonts w:ascii="Century Gothic" w:eastAsia="Century Gothic" w:hAnsi="Century Gothic" w:cs="Times New Roman"/>
                                <w:color w:val="FFFFFF"/>
                                <w:szCs w:val="28"/>
                                <w:lang w:val="cy-GB"/>
                              </w:rPr>
                            </w:pPr>
                            <w:r>
                              <w:rPr>
                                <w:noProof/>
                              </w:rPr>
                              <w:drawing>
                                <wp:inline distT="0" distB="0" distL="0" distR="0" wp14:anchorId="7DC8CEF8" wp14:editId="1BB90BFD">
                                  <wp:extent cx="1918335" cy="1322070"/>
                                  <wp:effectExtent l="0" t="0" r="5715" b="0"/>
                                  <wp:docPr id="531284079" name="Picture 43" descr="Description automatically generated">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676382" name="Picture 43" descr="Graphical user interface, website&#10;&#10;Description automatically generated">
                                            <a:hlinkClick r:id="rId20"/>
                                          </pic:cNvPr>
                                          <pic:cNvPicPr/>
                                        </pic:nvPicPr>
                                        <pic:blipFill>
                                          <a:blip r:embed="rId23">
                                            <a:extLst>
                                              <a:ext uri="{28A0092B-C50C-407E-A947-70E740481C1C}">
                                                <a14:useLocalDpi xmlns:a14="http://schemas.microsoft.com/office/drawing/2010/main" val="0"/>
                                              </a:ext>
                                            </a:extLst>
                                          </a:blip>
                                          <a:stretch>
                                            <a:fillRect/>
                                          </a:stretch>
                                        </pic:blipFill>
                                        <pic:spPr>
                                          <a:xfrm>
                                            <a:off x="0" y="0"/>
                                            <a:ext cx="1918335" cy="1322070"/>
                                          </a:xfrm>
                                          <a:prstGeom prst="rect">
                                            <a:avLst/>
                                          </a:prstGeom>
                                        </pic:spPr>
                                      </pic:pic>
                                    </a:graphicData>
                                  </a:graphic>
                                </wp:inline>
                              </w:drawing>
                            </w:r>
                          </w:p>
                        </w:txbxContent>
                      </v:textbox>
                      <w10:anchorlock/>
                    </v:shape>
                  </w:pict>
                </mc:Fallback>
              </mc:AlternateContent>
            </w:r>
          </w:p>
        </w:tc>
      </w:tr>
    </w:tbl>
    <w:p w14:paraId="21EFCF42" w14:textId="77777777" w:rsidR="00AC1994" w:rsidRDefault="00AC1994">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B67BDA" w14:paraId="7A78FD6C" w14:textId="77777777" w:rsidTr="00A96F1C">
        <w:trPr>
          <w:trHeight w:val="10397"/>
        </w:trPr>
        <w:tc>
          <w:tcPr>
            <w:tcW w:w="7909" w:type="dxa"/>
          </w:tcPr>
          <w:p w14:paraId="7D44A198" w14:textId="77777777" w:rsidR="00AC1994" w:rsidRDefault="004A3E14" w:rsidP="00A96F1C">
            <w:pPr>
              <w:rPr>
                <w:sz w:val="24"/>
              </w:rPr>
            </w:pPr>
            <w:r>
              <w:rPr>
                <w:noProof/>
              </w:rPr>
              <mc:AlternateContent>
                <mc:Choice Requires="wps">
                  <w:drawing>
                    <wp:inline distT="0" distB="0" distL="0" distR="0" wp14:anchorId="42A41C7D" wp14:editId="2CE5CAC4">
                      <wp:extent cx="4885349" cy="7010400"/>
                      <wp:effectExtent l="0" t="0" r="0" b="0"/>
                      <wp:docPr id="21" name="Text Box 21"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80FF1A2" w14:textId="77777777" w:rsidR="00A96F1C" w:rsidRDefault="00A96F1C" w:rsidP="00AC1994">
                                  <w:pPr>
                                    <w:pStyle w:val="Heading2"/>
                                    <w:spacing w:after="240"/>
                                  </w:pPr>
                                </w:p>
                                <w:p w14:paraId="36B590EB" w14:textId="77777777" w:rsidR="00A96F1C" w:rsidRDefault="004A3E14" w:rsidP="00AC1994">
                                  <w:pPr>
                                    <w:pStyle w:val="Heading2"/>
                                    <w:spacing w:after="240"/>
                                  </w:pPr>
                                  <w:r>
                                    <w:rPr>
                                      <w:rFonts w:ascii="Century Gothic" w:eastAsia="Century Gothic" w:hAnsi="Century Gothic" w:cs="Times New Roman"/>
                                      <w:color w:val="3F1D5A"/>
                                      <w:szCs w:val="28"/>
                                      <w:lang w:val="cy-GB"/>
                                    </w:rPr>
                                    <w:t>Ystyriaethau Dylunio (parhad)</w:t>
                                  </w:r>
                                </w:p>
                                <w:p w14:paraId="6E8562A2" w14:textId="77777777" w:rsidR="00A96F1C" w:rsidRDefault="00A96F1C" w:rsidP="00F42B0E">
                                  <w:pPr>
                                    <w:spacing w:after="0"/>
                                    <w:rPr>
                                      <w:b/>
                                      <w:bCs/>
                                      <w:color w:val="CB400B" w:themeColor="text2" w:themeShade="BF"/>
                                    </w:rPr>
                                  </w:pPr>
                                </w:p>
                                <w:p w14:paraId="0E25C3D6" w14:textId="77777777" w:rsidR="00A96F1C" w:rsidRPr="008F7FF1" w:rsidRDefault="004A3E14" w:rsidP="00AC1994">
                                  <w:pPr>
                                    <w:spacing w:after="240"/>
                                    <w:rPr>
                                      <w:b/>
                                      <w:bCs/>
                                      <w:color w:val="CB400B" w:themeColor="text2" w:themeShade="BF"/>
                                    </w:rPr>
                                  </w:pPr>
                                  <w:r>
                                    <w:rPr>
                                      <w:rFonts w:ascii="Century Gothic" w:eastAsia="Century Gothic" w:hAnsi="Century Gothic" w:cs="Arial"/>
                                      <w:b/>
                                      <w:bCs/>
                                      <w:color w:val="CB400B"/>
                                      <w:lang w:val="cy-GB"/>
                                    </w:rPr>
                                    <w:t>Cymdeithasol</w:t>
                                  </w:r>
                                </w:p>
                                <w:p w14:paraId="59D69A45" w14:textId="77777777" w:rsidR="00A96F1C" w:rsidRDefault="004A3E14" w:rsidP="00985F34">
                                  <w:pPr>
                                    <w:spacing w:after="0"/>
                                  </w:pPr>
                                  <w:r>
                                    <w:rPr>
                                      <w:rFonts w:ascii="Century Gothic" w:eastAsia="Century Gothic" w:hAnsi="Century Gothic" w:cs="Arial"/>
                                      <w:lang w:val="cy-GB"/>
                                    </w:rPr>
                                    <w:t xml:space="preserve">Ystyried hygyrchedd cymdeithasol gyda'r nod o leihau teithio drwy ddulliau </w:t>
                                  </w:r>
                                  <w:r>
                                    <w:rPr>
                                      <w:rFonts w:ascii="Century Gothic" w:eastAsia="Century Gothic" w:hAnsi="Century Gothic" w:cs="Arial"/>
                                      <w:lang w:val="cy-GB"/>
                                    </w:rPr>
                                    <w:t>preifat. Dylid canolbwyntio ar agweddau dylunio a all effeithio ar y lefelau boddhad a ddangosir gan staff a chleifion.</w:t>
                                  </w:r>
                                </w:p>
                                <w:p w14:paraId="18E92561" w14:textId="77777777" w:rsidR="00A96F1C" w:rsidRDefault="004A3E14" w:rsidP="009D07E9">
                                  <w:pPr>
                                    <w:spacing w:after="120"/>
                                  </w:pPr>
                                  <w:r>
                                    <w:rPr>
                                      <w:rFonts w:ascii="Century Gothic" w:eastAsia="Century Gothic" w:hAnsi="Century Gothic" w:cs="Arial"/>
                                      <w:lang w:val="cy-GB"/>
                                    </w:rPr>
                                    <w:t>Sylwch ar yr ystod o wasanaethau sy'n cael eu cynnwys fel g</w:t>
                                  </w:r>
                                  <w:r>
                                    <w:rPr>
                                      <w:rFonts w:ascii="Century Gothic" w:eastAsia="Century Gothic" w:hAnsi="Century Gothic" w:cs="Arial"/>
                                      <w:lang w:val="cy-GB"/>
                                    </w:rPr>
                                    <w:t>ofal cymunedol, yn ogystal â meddygon teulu a nyrsys practis a all gynnwys:</w:t>
                                  </w:r>
                                </w:p>
                                <w:p w14:paraId="434BCBAF" w14:textId="77777777" w:rsidR="00A96F1C" w:rsidRDefault="004A3E14" w:rsidP="005E7D34">
                                  <w:pPr>
                                    <w:pStyle w:val="ListParagraph"/>
                                    <w:numPr>
                                      <w:ilvl w:val="0"/>
                                      <w:numId w:val="12"/>
                                    </w:numPr>
                                    <w:spacing w:after="0"/>
                                    <w:ind w:left="567" w:hanging="567"/>
                                  </w:pPr>
                                  <w:r>
                                    <w:rPr>
                                      <w:rFonts w:ascii="Century Gothic" w:eastAsia="Century Gothic" w:hAnsi="Century Gothic" w:cs="Arial"/>
                                      <w:szCs w:val="21"/>
                                      <w:lang w:val="cy-GB"/>
                                    </w:rPr>
                                    <w:t>ymwelwyr iechyd, gweithwyr cymdeithasol a chynghorwyr gofal cartref.</w:t>
                                  </w:r>
                                </w:p>
                                <w:p w14:paraId="4DD1E36C" w14:textId="77777777" w:rsidR="00A96F1C" w:rsidRDefault="004A3E14" w:rsidP="005E7D34">
                                  <w:pPr>
                                    <w:pStyle w:val="ListParagraph"/>
                                    <w:numPr>
                                      <w:ilvl w:val="0"/>
                                      <w:numId w:val="12"/>
                                    </w:numPr>
                                    <w:spacing w:after="0"/>
                                    <w:ind w:left="567" w:hanging="567"/>
                                  </w:pPr>
                                  <w:r>
                                    <w:rPr>
                                      <w:rFonts w:ascii="Century Gothic" w:eastAsia="Century Gothic" w:hAnsi="Century Gothic" w:cs="Arial"/>
                                      <w:szCs w:val="21"/>
                                      <w:lang w:val="cy-GB"/>
                                    </w:rPr>
                                    <w:t>bydwragedd cymunedol.</w:t>
                                  </w:r>
                                </w:p>
                                <w:p w14:paraId="080E80D4" w14:textId="77777777" w:rsidR="00A96F1C" w:rsidRDefault="004A3E14" w:rsidP="005E7D34">
                                  <w:pPr>
                                    <w:pStyle w:val="ListParagraph"/>
                                    <w:numPr>
                                      <w:ilvl w:val="0"/>
                                      <w:numId w:val="12"/>
                                    </w:numPr>
                                    <w:spacing w:after="0"/>
                                    <w:ind w:left="567" w:hanging="567"/>
                                  </w:pPr>
                                  <w:r>
                                    <w:rPr>
                                      <w:rFonts w:ascii="Century Gothic" w:eastAsia="Century Gothic" w:hAnsi="Century Gothic" w:cs="Arial"/>
                                      <w:szCs w:val="21"/>
                                      <w:lang w:val="cy-GB"/>
                                    </w:rPr>
                                    <w:t>fferyllwyr</w:t>
                                  </w:r>
                                </w:p>
                                <w:p w14:paraId="2F70E948" w14:textId="77777777" w:rsidR="00A96F1C" w:rsidRDefault="004A3E14" w:rsidP="005E7D34">
                                  <w:pPr>
                                    <w:pStyle w:val="ListParagraph"/>
                                    <w:numPr>
                                      <w:ilvl w:val="0"/>
                                      <w:numId w:val="12"/>
                                    </w:numPr>
                                    <w:spacing w:after="0"/>
                                    <w:ind w:left="567" w:hanging="567"/>
                                  </w:pPr>
                                  <w:r>
                                    <w:rPr>
                                      <w:rFonts w:ascii="Century Gothic" w:eastAsia="Century Gothic" w:hAnsi="Century Gothic" w:cs="Arial"/>
                                      <w:szCs w:val="21"/>
                                      <w:lang w:val="cy-GB"/>
                                    </w:rPr>
                                    <w:t>gweithwyr iechyd meddwl pr</w:t>
                                  </w:r>
                                  <w:r>
                                    <w:rPr>
                                      <w:rFonts w:ascii="Century Gothic" w:eastAsia="Century Gothic" w:hAnsi="Century Gothic" w:cs="Arial"/>
                                      <w:szCs w:val="21"/>
                                      <w:lang w:val="cy-GB"/>
                                    </w:rPr>
                                    <w:t>offesiynol</w:t>
                                  </w:r>
                                </w:p>
                                <w:p w14:paraId="19B245B3" w14:textId="77777777" w:rsidR="00A96F1C" w:rsidRDefault="00A96F1C" w:rsidP="005E7D34">
                                  <w:pPr>
                                    <w:spacing w:after="0"/>
                                    <w:ind w:left="567" w:hanging="567"/>
                                  </w:pPr>
                                </w:p>
                                <w:p w14:paraId="6728B5FF" w14:textId="77777777" w:rsidR="00A96F1C" w:rsidRDefault="00A96F1C" w:rsidP="005E7D34">
                                  <w:pPr>
                                    <w:spacing w:after="0"/>
                                    <w:ind w:left="567" w:hanging="567"/>
                                  </w:pPr>
                                </w:p>
                                <w:p w14:paraId="1FDAECE7" w14:textId="77777777" w:rsidR="00A96F1C" w:rsidRPr="008F7FF1" w:rsidRDefault="004A3E14" w:rsidP="00AC1994">
                                  <w:pPr>
                                    <w:spacing w:after="240"/>
                                    <w:rPr>
                                      <w:b/>
                                      <w:bCs/>
                                      <w:color w:val="CB400B" w:themeColor="text2" w:themeShade="BF"/>
                                    </w:rPr>
                                  </w:pPr>
                                  <w:r>
                                    <w:rPr>
                                      <w:rFonts w:ascii="Century Gothic" w:eastAsia="Century Gothic" w:hAnsi="Century Gothic" w:cs="Arial"/>
                                      <w:b/>
                                      <w:bCs/>
                                      <w:color w:val="CB400B"/>
                                      <w:lang w:val="cy-GB"/>
                                    </w:rPr>
                                    <w:t>Economaidd</w:t>
                                  </w:r>
                                </w:p>
                                <w:p w14:paraId="2CBF17A9" w14:textId="77777777" w:rsidR="00A96F1C" w:rsidRDefault="004A3E14" w:rsidP="00AC1994">
                                  <w:pPr>
                                    <w:spacing w:after="240"/>
                                  </w:pPr>
                                  <w:r>
                                    <w:rPr>
                                      <w:rFonts w:ascii="Century Gothic" w:eastAsia="Century Gothic" w:hAnsi="Century Gothic" w:cs="Arial"/>
                                      <w:lang w:val="cy-GB"/>
                                    </w:rPr>
                                    <w:t xml:space="preserve">Mae Practis Meddygol Tŷ’r Berllan yn sefydliad a ffurfiwyd gan feddygon teulu </w:t>
                                  </w:r>
                                  <w:r>
                                    <w:rPr>
                                      <w:rFonts w:ascii="Century Gothic" w:eastAsia="Century Gothic" w:hAnsi="Century Gothic" w:cs="Arial"/>
                                      <w:lang w:val="cy-GB"/>
                                    </w:rPr>
                                    <w:t>lleol i drefnu i ddatblygu a gweithredu canolfan feddygol newydd yn Heol yr Eglwys, Llanberi.</w:t>
                                  </w:r>
                                </w:p>
                                <w:p w14:paraId="39FB7BA5" w14:textId="77777777" w:rsidR="00A96F1C" w:rsidRDefault="004A3E14" w:rsidP="00AC1994">
                                  <w:pPr>
                                    <w:spacing w:after="240"/>
                                  </w:pPr>
                                  <w:r>
                                    <w:rPr>
                                      <w:rFonts w:ascii="Century Gothic" w:eastAsia="Century Gothic" w:hAnsi="Century Gothic" w:cs="Arial"/>
                                      <w:lang w:val="cy-GB"/>
                                    </w:rPr>
                                    <w:t>Mae'r datblygiad i'w wneud o dan drefniadau ariannu y cytunwyd arnynt gyda grŵp comis</w:t>
                                  </w:r>
                                  <w:r>
                                    <w:rPr>
                                      <w:rFonts w:ascii="Century Gothic" w:eastAsia="Century Gothic" w:hAnsi="Century Gothic" w:cs="Arial"/>
                                      <w:lang w:val="cy-GB"/>
                                    </w:rPr>
                                    <w:t xml:space="preserve">iynu perthnasol y GIG sy'n cynnwys y practis yn morgeisio'r datblygiad, gan gynnwys prynu'r safle a'r holl gostau adeiladu ac yna'n cael ad-daliad o'u taliadau morgais o gronfeydd y GIG. </w:t>
                                  </w:r>
                                </w:p>
                                <w:p w14:paraId="7FC34D31" w14:textId="77777777" w:rsidR="00A96F1C" w:rsidRDefault="004A3E14" w:rsidP="00F42B0E">
                                  <w:pPr>
                                    <w:spacing w:after="240"/>
                                  </w:pPr>
                                  <w:r>
                                    <w:rPr>
                                      <w:rFonts w:ascii="Century Gothic" w:eastAsia="Century Gothic" w:hAnsi="Century Gothic" w:cs="Arial"/>
                                      <w:lang w:val="cy-GB"/>
                                    </w:rPr>
                                    <w:t xml:space="preserve">Mae costau adeiladu cychwynnol i'w amcangyfrif gan ddefnyddio canllawiau adeiladau gofal iechyd Llywodraeth y DU ar gyfer cyfleusterau cymunedol cyffredinol cost ganolig, ar gyfradd o £ 2400.00 fesul metr sgwâr o arwynebedd llawr mewnol. </w:t>
                                  </w:r>
                                </w:p>
                                <w:p w14:paraId="0275525B" w14:textId="77777777" w:rsidR="00A96F1C" w:rsidRDefault="004A3E14" w:rsidP="00AC1994">
                                  <w:r>
                                    <w:rPr>
                                      <w:rFonts w:ascii="Century Gothic" w:eastAsia="Century Gothic" w:hAnsi="Century Gothic" w:cs="Arial"/>
                                      <w:lang w:val="cy-GB"/>
                                    </w:rPr>
                                    <w:t>Bydd angen cynllunio ansawdd, ymarferoldeb a pherfformiad cyffredinol y ganolfan feddygol i gyd-fynd â'r amcangyfrifon cost cychwynnol a bydd angen i unrhyw amrywiadau sylweddol gael eu r</w:t>
                                  </w:r>
                                  <w:r>
                                    <w:rPr>
                                      <w:rFonts w:ascii="Century Gothic" w:eastAsia="Century Gothic" w:hAnsi="Century Gothic" w:cs="Arial"/>
                                      <w:lang w:val="cy-GB"/>
                                    </w:rPr>
                                    <w:t>hoi i sylw'r rhanddeiliaid sy'n ymwneud ag ariannu'r prosiect</w:t>
                                  </w:r>
                                </w:p>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id="Text Box 21" o:spid="_x0000_i1040" type="#_x0000_t202" alt="Text box to enter content" style="width:384.67pt;height:552pt;mso-wrap-distance-bottom:0;mso-wrap-distance-left:0;mso-wrap-distance-right:0;mso-wrap-distance-top:0;v-text-anchor:top" filled="f" fillcolor="this" stroked="f">
                      <v:textbox inset=",23.04pt">
                        <w:txbxContent>
                          <w:p w:rsidR="00A96F1C" w:rsidP="00AC1994" w14:paraId="27D47F49" w14:textId="77777777">
                            <w:pPr>
                              <w:pStyle w:val="Heading2"/>
                              <w:spacing w:after="240"/>
                            </w:pPr>
                          </w:p>
                          <w:p w:rsidR="00A96F1C" w:rsidP="00AC1994" w14:paraId="0DD1199E" w14:textId="1033A1D7">
                            <w:pPr>
                              <w:pStyle w:val="Heading2"/>
                              <w:bidi w:val="0"/>
                              <w:spacing w:after="240"/>
                            </w:pPr>
                            <w:r>
                              <w:rPr>
                                <w:rStyle w:val="DefaultParagraphFont"/>
                                <w:rFonts w:ascii="Century Gothic" w:eastAsia="Century Gothic" w:hAnsi="Century Gothic" w:cs="Times New Roman"/>
                                <w:b/>
                                <w:bCs/>
                                <w:i w:val="0"/>
                                <w:iCs w:val="0"/>
                                <w:caps w:val="0"/>
                                <w:smallCaps w:val="0"/>
                                <w:strike w:val="0"/>
                                <w:dstrike w:val="0"/>
                                <w:outline w:val="0"/>
                                <w:shadow w:val="0"/>
                                <w:emboss w:val="0"/>
                                <w:imprint w:val="0"/>
                                <w:noProof w:val="0"/>
                                <w:vanish w:val="0"/>
                                <w:color w:val="3F1D5A"/>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Ystyriaethau Dylunio (parhad)</w:t>
                            </w:r>
                          </w:p>
                          <w:p w:rsidR="00A96F1C" w:rsidP="00F42B0E" w14:paraId="6252FFBB" w14:textId="77777777">
                            <w:pPr>
                              <w:spacing w:after="0"/>
                              <w:rPr>
                                <w:b/>
                                <w:bCs/>
                                <w:color w:val="CB400B" w:themeColor="text2" w:themeShade="BF"/>
                              </w:rPr>
                            </w:pPr>
                          </w:p>
                          <w:p w:rsidR="00A96F1C" w:rsidRPr="008F7FF1" w:rsidP="00AC1994" w14:paraId="0F4211CD" w14:textId="1E23E69E">
                            <w:pPr>
                              <w:bidi w:val="0"/>
                              <w:spacing w:after="240"/>
                              <w:rPr>
                                <w:b/>
                                <w:bCs/>
                                <w:color w:val="CB400B" w:themeColor="text2" w:themeShade="BF"/>
                              </w:rPr>
                            </w:pPr>
                            <w:r>
                              <w:rPr>
                                <w:rStyle w:val="DefaultParagraphFont"/>
                                <w:rFonts w:ascii="Century Gothic" w:eastAsia="Century Gothic" w:hAnsi="Century Gothic" w:cs="Arial"/>
                                <w:b/>
                                <w:bCs/>
                                <w:i w:val="0"/>
                                <w:iCs w:val="0"/>
                                <w:caps w:val="0"/>
                                <w:smallCaps w:val="0"/>
                                <w:strike w:val="0"/>
                                <w:dstrike w:val="0"/>
                                <w:outline w:val="0"/>
                                <w:shadow w:val="0"/>
                                <w:emboss w:val="0"/>
                                <w:imprint w:val="0"/>
                                <w:noProof w:val="0"/>
                                <w:vanish w:val="0"/>
                                <w:color w:val="CB400B"/>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Cymdeithasol</w:t>
                            </w:r>
                          </w:p>
                          <w:p w:rsidR="00A96F1C" w:rsidP="00985F34" w14:paraId="1607FDF3" w14:textId="52F074D2">
                            <w:pPr>
                              <w:bidi w:val="0"/>
                              <w:spacing w:after="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Ystyried hygyrchedd cymdeithasol gyda'r nod o leihau teithio drwy ddulliau preifat.</w:t>
                            </w: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 xml:space="preserve"> </w:t>
                            </w: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Dylid canolbwyntio ar agweddau dylunio a all effeithio ar y lefelau boddhad a ddangosir gan staff a chleifion.</w:t>
                            </w:r>
                          </w:p>
                          <w:p w:rsidR="00A96F1C" w:rsidP="009D07E9" w14:paraId="3334AA2F" w14:textId="5004BDF0">
                            <w:pPr>
                              <w:bidi w:val="0"/>
                              <w:spacing w:after="12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Sylwch ar yr ystod o wasanaethau sy'n cael eu cynnwys fel gofal cymunedol, yn ogystal â meddygon teulu a nyrsys practis a all gynnwys:</w:t>
                            </w:r>
                          </w:p>
                          <w:p w:rsidR="00A96F1C" w:rsidP="005E7D34" w14:paraId="46932D5B" w14:textId="05ECCBC2">
                            <w:pPr>
                              <w:pStyle w:val="ListParagraph"/>
                              <w:numPr>
                                <w:ilvl w:val="0"/>
                                <w:numId w:val="12"/>
                              </w:numPr>
                              <w:bidi w:val="0"/>
                              <w:spacing w:after="0"/>
                              <w:ind w:left="567" w:hanging="567"/>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1"/>
                                <w:szCs w:val="21"/>
                                <w:highlight w:val="none"/>
                                <w:u w:val="none" w:color="auto"/>
                                <w:bdr w:val="none" w:sz="0" w:space="0" w:color="auto"/>
                                <w:shd w:val="clear" w:color="auto" w:fill="auto"/>
                                <w:vertAlign w:val="baseline"/>
                                <w:rtl w:val="0"/>
                                <w:cs w:val="0"/>
                                <w:lang w:val="cy-GB" w:eastAsia="en-US" w:bidi="ar-SA"/>
                              </w:rPr>
                              <w:t>ymwelwyr iechyd, gweithwyr cymdeithasol a chynghorwyr gofal cartref.</w:t>
                            </w:r>
                          </w:p>
                          <w:p w:rsidR="00A96F1C" w:rsidP="005E7D34" w14:paraId="522AF512" w14:textId="15C01B87">
                            <w:pPr>
                              <w:pStyle w:val="ListParagraph"/>
                              <w:numPr>
                                <w:ilvl w:val="0"/>
                                <w:numId w:val="12"/>
                              </w:numPr>
                              <w:bidi w:val="0"/>
                              <w:spacing w:after="0"/>
                              <w:ind w:left="567" w:hanging="567"/>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1"/>
                                <w:szCs w:val="21"/>
                                <w:highlight w:val="none"/>
                                <w:u w:val="none" w:color="auto"/>
                                <w:bdr w:val="none" w:sz="0" w:space="0" w:color="auto"/>
                                <w:shd w:val="clear" w:color="auto" w:fill="auto"/>
                                <w:vertAlign w:val="baseline"/>
                                <w:rtl w:val="0"/>
                                <w:cs w:val="0"/>
                                <w:lang w:val="cy-GB" w:eastAsia="en-US" w:bidi="ar-SA"/>
                              </w:rPr>
                              <w:t>bydwragedd cymunedol.</w:t>
                            </w:r>
                          </w:p>
                          <w:p w:rsidR="00A96F1C" w:rsidP="005E7D34" w14:paraId="78968E46" w14:textId="42DD18CD">
                            <w:pPr>
                              <w:pStyle w:val="ListParagraph"/>
                              <w:numPr>
                                <w:ilvl w:val="0"/>
                                <w:numId w:val="12"/>
                              </w:numPr>
                              <w:bidi w:val="0"/>
                              <w:spacing w:after="0"/>
                              <w:ind w:left="567" w:hanging="567"/>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1"/>
                                <w:szCs w:val="21"/>
                                <w:highlight w:val="none"/>
                                <w:u w:val="none" w:color="auto"/>
                                <w:bdr w:val="none" w:sz="0" w:space="0" w:color="auto"/>
                                <w:shd w:val="clear" w:color="auto" w:fill="auto"/>
                                <w:vertAlign w:val="baseline"/>
                                <w:rtl w:val="0"/>
                                <w:cs w:val="0"/>
                                <w:lang w:val="cy-GB" w:eastAsia="en-US" w:bidi="ar-SA"/>
                              </w:rPr>
                              <w:t>fferyllwyr</w:t>
                            </w:r>
                          </w:p>
                          <w:p w:rsidR="00A96F1C" w:rsidP="005E7D34" w14:paraId="74B1A921" w14:textId="792F662A">
                            <w:pPr>
                              <w:pStyle w:val="ListParagraph"/>
                              <w:numPr>
                                <w:ilvl w:val="0"/>
                                <w:numId w:val="12"/>
                              </w:numPr>
                              <w:bidi w:val="0"/>
                              <w:spacing w:after="0"/>
                              <w:ind w:left="567" w:hanging="567"/>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1"/>
                                <w:szCs w:val="21"/>
                                <w:highlight w:val="none"/>
                                <w:u w:val="none" w:color="auto"/>
                                <w:bdr w:val="none" w:sz="0" w:space="0" w:color="auto"/>
                                <w:shd w:val="clear" w:color="auto" w:fill="auto"/>
                                <w:vertAlign w:val="baseline"/>
                                <w:rtl w:val="0"/>
                                <w:cs w:val="0"/>
                                <w:lang w:val="cy-GB" w:eastAsia="en-US" w:bidi="ar-SA"/>
                              </w:rPr>
                              <w:t>gweithwyr iechyd meddwl proffesiynol</w:t>
                            </w:r>
                          </w:p>
                          <w:p w:rsidR="00A96F1C" w:rsidP="005E7D34" w14:paraId="2A6F62C1" w14:textId="25299BF3">
                            <w:pPr>
                              <w:spacing w:after="0"/>
                              <w:ind w:left="567" w:hanging="567"/>
                            </w:pPr>
                          </w:p>
                          <w:p w:rsidR="00A96F1C" w:rsidP="005E7D34" w14:paraId="48508C26" w14:textId="77777777">
                            <w:pPr>
                              <w:spacing w:after="0"/>
                              <w:ind w:left="567" w:hanging="567"/>
                            </w:pPr>
                          </w:p>
                          <w:p w:rsidR="00A96F1C" w:rsidRPr="008F7FF1" w:rsidP="00AC1994" w14:paraId="5EB25803" w14:textId="77777777">
                            <w:pPr>
                              <w:bidi w:val="0"/>
                              <w:spacing w:after="240"/>
                              <w:rPr>
                                <w:b/>
                                <w:bCs/>
                                <w:color w:val="CB400B" w:themeColor="text2" w:themeShade="BF"/>
                              </w:rPr>
                            </w:pPr>
                            <w:r>
                              <w:rPr>
                                <w:rStyle w:val="DefaultParagraphFont"/>
                                <w:rFonts w:ascii="Century Gothic" w:eastAsia="Century Gothic" w:hAnsi="Century Gothic" w:cs="Arial"/>
                                <w:b/>
                                <w:bCs/>
                                <w:i w:val="0"/>
                                <w:iCs w:val="0"/>
                                <w:caps w:val="0"/>
                                <w:smallCaps w:val="0"/>
                                <w:strike w:val="0"/>
                                <w:dstrike w:val="0"/>
                                <w:outline w:val="0"/>
                                <w:shadow w:val="0"/>
                                <w:emboss w:val="0"/>
                                <w:imprint w:val="0"/>
                                <w:noProof w:val="0"/>
                                <w:vanish w:val="0"/>
                                <w:color w:val="CB400B"/>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Economaidd</w:t>
                            </w:r>
                          </w:p>
                          <w:p w:rsidR="00A96F1C" w:rsidP="00AC1994" w14:paraId="7AE76332" w14:textId="11B29234">
                            <w:pPr>
                              <w:bidi w:val="0"/>
                              <w:spacing w:after="24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Mae Practis Meddygol Tŷ’r Berllan yn sefydliad a ffurfiwyd gan feddygon teulu lleol i drefnu i ddatblygu a gweithredu canolfan feddygol newydd yn Heol yr Eglwys, Llanberi.</w:t>
                            </w:r>
                          </w:p>
                          <w:p w:rsidR="00A96F1C" w:rsidP="00AC1994" w14:paraId="0A9F7FFA" w14:textId="142A2C0E">
                            <w:pPr>
                              <w:bidi w:val="0"/>
                              <w:spacing w:after="24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Mae'r datblygiad i'w wneud o dan drefniadau ariannu y cytunwyd arnynt gyda grŵp comisiynu perthnasol y GIG sy'n cynnwys y practis yn morgeisio'r datblygiad, gan gynnwys prynu'r safle a'r holl gostau adeiladu ac yna'n cael ad-daliad o'u taliadau morgais o gronfeydd y GIG.</w:t>
                            </w: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 xml:space="preserve"> </w:t>
                            </w:r>
                          </w:p>
                          <w:p w:rsidR="00A96F1C" w:rsidP="00F42B0E" w14:paraId="67B7B1AC" w14:textId="24634AA7">
                            <w:pPr>
                              <w:bidi w:val="0"/>
                              <w:spacing w:after="24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Mae costau adeiladu cychwynnol i'w amcangyfrif gan ddefnyddio canllawiau adeiladau gofal iechyd Llywodraeth y DU ar gyfer cyfleusterau cymunedol cyffredinol cost ganolig, ar gyfradd o £ 2400.00 fesul metr sgwâr o arwynebedd llawr mewnol.</w:t>
                            </w: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 xml:space="preserve"> </w:t>
                            </w:r>
                          </w:p>
                          <w:p w:rsidR="00A96F1C" w:rsidP="00AC1994" w14:paraId="0D2814BD" w14:textId="5DAB2986">
                            <w:pPr>
                              <w:bidi w:val="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Bydd angen cynllunio ansawdd, ymarferoldeb a pherfformiad cyffredinol y ganolfan feddygol i gyd-fynd â'r amcangyfrifon cost cychwynnol a bydd angen i unrhyw amrywiadau sylweddol gael eu rhoi i sylw'r rhanddeiliaid sy'n ymwneud ag ariannu'r prosiect</w:t>
                            </w:r>
                          </w:p>
                        </w:txbxContent>
                      </v:textbox>
                      <w10:anchorlock/>
                    </v:shape>
                  </w:pict>
                </mc:Fallback>
              </mc:AlternateContent>
            </w:r>
          </w:p>
        </w:tc>
        <w:tc>
          <w:tcPr>
            <w:tcW w:w="231" w:type="dxa"/>
          </w:tcPr>
          <w:p w14:paraId="4CF85235" w14:textId="77777777" w:rsidR="00AC1994" w:rsidRDefault="00AC1994" w:rsidP="00A96F1C">
            <w:pPr>
              <w:rPr>
                <w:sz w:val="24"/>
              </w:rPr>
            </w:pPr>
          </w:p>
        </w:tc>
        <w:tc>
          <w:tcPr>
            <w:tcW w:w="3659" w:type="dxa"/>
            <w:shd w:val="clear" w:color="auto" w:fill="421D5D"/>
          </w:tcPr>
          <w:p w14:paraId="6D769D2F" w14:textId="77777777" w:rsidR="00AC1994" w:rsidRPr="00C412C9" w:rsidRDefault="004A3E14" w:rsidP="00A96F1C">
            <w:pPr>
              <w:rPr>
                <w:sz w:val="24"/>
              </w:rPr>
            </w:pPr>
            <w:r w:rsidRPr="00C412C9">
              <w:rPr>
                <w:noProof/>
              </w:rPr>
              <mc:AlternateContent>
                <mc:Choice Requires="wps">
                  <w:drawing>
                    <wp:inline distT="0" distB="0" distL="0" distR="0" wp14:anchorId="06A09580" wp14:editId="5994103D">
                      <wp:extent cx="2101756" cy="731520"/>
                      <wp:effectExtent l="0" t="0" r="0" b="0"/>
                      <wp:docPr id="41" name="Text Box 41"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337BD2B" w14:textId="77777777" w:rsidR="00A96F1C" w:rsidRDefault="004A3E14" w:rsidP="00AC1994">
                                  <w:pPr>
                                    <w:pStyle w:val="Heading1"/>
                                  </w:pPr>
                                  <w:r>
                                    <w:rPr>
                                      <w:rFonts w:ascii="Century Gothic" w:eastAsia="Century Gothic" w:hAnsi="Century Gothic" w:cs="Times New Roman"/>
                                      <w:color w:val="FFFFFF"/>
                                      <w:szCs w:val="28"/>
                                      <w:lang w:val="cy-GB"/>
                                    </w:rPr>
                                    <w:t>Lluniadau a Darluniau</w:t>
                                  </w:r>
                                </w:p>
                                <w:p w14:paraId="0C60C4A9" w14:textId="77777777" w:rsidR="00A96F1C" w:rsidRPr="005D120C" w:rsidRDefault="004A3E14" w:rsidP="00AC1994">
                                  <w:pPr>
                                    <w:jc w:val="center"/>
                                  </w:pPr>
                                  <w:sdt>
                                    <w:sdtPr>
                                      <w:rPr>
                                        <w:color w:val="F3642C" w:themeColor="text2"/>
                                      </w:rPr>
                                      <w:alias w:val="Ellipsis:"/>
                                      <w:tag w:val="Ellipsis:"/>
                                      <w:id w:val="-772006106"/>
                                      <w:temporary/>
                                      <w:showingPlcHdr/>
                                      <w15:appearance w15:val="hidden"/>
                                    </w:sdtPr>
                                    <w:sdtEnd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wps:bodyPr>
                          </wps:wsp>
                        </a:graphicData>
                      </a:graphic>
                    </wp:inline>
                  </w:drawing>
                </mc:Choice>
                <mc:Fallback>
                  <w:pict>
                    <v:shape id="Text Box 41" o:spid="_x0000_i1041" type="#_x0000_t202" alt="Text box to enter sidebar title" style="width:165.49pt;height:57.6pt;mso-wrap-distance-bottom:0;mso-wrap-distance-left:0;mso-wrap-distance-right:0;mso-wrap-distance-top:0;v-text-anchor:top" filled="f" fillcolor="this" stroked="f">
                      <v:textbox inset=",5.04pt">
                        <w:txbxContent>
                          <w:p w:rsidR="00A96F1C" w:rsidP="00AC1994" w14:paraId="28C3F88E" w14:textId="77777777">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Lluniadau a Darluniau</w:t>
                            </w:r>
                          </w:p>
                          <w:p w:rsidR="00A96F1C" w:rsidRPr="005D120C" w:rsidP="00AC1994" w14:paraId="012317A3" w14:textId="77777777">
                            <w:pPr>
                              <w:bidi w:val="0"/>
                              <w:jc w:val="center"/>
                            </w:pPr>
                            <w:sdt>
                              <w:sdtPr>
                                <w:rPr>
                                  <w:color w:val="F3642C" w:themeColor="text2"/>
                                </w:rPr>
                                <w:alias w:val="Ellipsis:"/>
                                <w:tag w:val="Ellipsis:"/>
                                <w:id w:val="1573231298"/>
                                <w:showingPlcHdr/>
                                <w:richText/>
                                <w:temporary/>
                                <w15:appearance w15:val="hidden"/>
                              </w:sdt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203FCB9B" wp14:editId="4A72ABCF">
                      <wp:extent cx="2101215" cy="6338570"/>
                      <wp:effectExtent l="0" t="0" r="0" b="5080"/>
                      <wp:docPr id="42" name="Text Box 42" descr="Text box to enter sidebar content"/>
                      <wp:cNvGraphicFramePr/>
                      <a:graphic xmlns:a="http://schemas.openxmlformats.org/drawingml/2006/main">
                        <a:graphicData uri="http://schemas.microsoft.com/office/word/2010/wordprocessingShape">
                          <wps:wsp>
                            <wps:cNvSpPr txBox="1"/>
                            <wps:spPr>
                              <a:xfrm>
                                <a:off x="0" y="0"/>
                                <a:ext cx="2101215"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3926CFA" w14:textId="77777777" w:rsidR="00A96F1C" w:rsidRDefault="004A3E14" w:rsidP="00AC1994">
                                  <w:pPr>
                                    <w:pStyle w:val="Heading1"/>
                                  </w:pPr>
                                  <w:r>
                                    <w:rPr>
                                      <w:rFonts w:ascii="Century Gothic" w:eastAsia="Century Gothic" w:hAnsi="Century Gothic" w:cs="Times New Roman"/>
                                      <w:color w:val="FFFFFF"/>
                                      <w:szCs w:val="28"/>
                                      <w:lang w:val="cy-GB"/>
                                    </w:rPr>
                                    <w:t>Cliciwch i weld fersiynau mwy:</w:t>
                                  </w:r>
                                </w:p>
                                <w:p w14:paraId="436B7A9A" w14:textId="77777777" w:rsidR="00A96F1C" w:rsidRDefault="00A96F1C" w:rsidP="00AC1994">
                                  <w:pPr>
                                    <w:pStyle w:val="Heading1"/>
                                  </w:pPr>
                                </w:p>
                                <w:p w14:paraId="0D4B4BBD" w14:textId="77777777" w:rsidR="00A96F1C" w:rsidRDefault="00A96F1C" w:rsidP="00AC1994">
                                  <w:pPr>
                                    <w:pStyle w:val="Heading1"/>
                                    <w:rPr>
                                      <w:noProof/>
                                    </w:rPr>
                                  </w:pPr>
                                </w:p>
                                <w:p w14:paraId="1CA54F1B" w14:textId="77777777" w:rsidR="00B67BDA" w:rsidRDefault="00B67BDA" w:rsidP="00AC1994">
                                  <w:pPr>
                                    <w:pStyle w:val="Heading1"/>
                                    <w:rPr>
                                      <w:rFonts w:ascii="Century Gothic" w:eastAsia="Century Gothic" w:hAnsi="Century Gothic" w:cs="Times New Roman"/>
                                      <w:noProof/>
                                      <w:color w:val="FFFFFF"/>
                                      <w:szCs w:val="28"/>
                                      <w:lang w:val="cy-GB"/>
                                    </w:rPr>
                                  </w:pPr>
                                </w:p>
                                <w:p w14:paraId="0CD87031" w14:textId="77777777" w:rsidR="00B67BDA" w:rsidRDefault="004A3E14" w:rsidP="00AC1994">
                                  <w:pPr>
                                    <w:pStyle w:val="Heading1"/>
                                    <w:rPr>
                                      <w:rFonts w:ascii="Century Gothic" w:eastAsia="Century Gothic" w:hAnsi="Century Gothic" w:cs="Times New Roman"/>
                                      <w:noProof/>
                                      <w:color w:val="FFFFFF"/>
                                      <w:szCs w:val="28"/>
                                      <w:lang w:val="cy-GB"/>
                                    </w:rPr>
                                  </w:pPr>
                                  <w:r>
                                    <w:rPr>
                                      <w:noProof/>
                                    </w:rPr>
                                    <w:drawing>
                                      <wp:inline distT="0" distB="0" distL="0" distR="0" wp14:anchorId="250DA12F" wp14:editId="16ED4B5D">
                                        <wp:extent cx="1918335" cy="1734820"/>
                                        <wp:effectExtent l="0" t="0" r="5715" b="0"/>
                                        <wp:docPr id="812221928" name="Picture 53" descr="Description automatically generated">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45077" name="Picture 53" descr="Graphical user interface, application, table, Excel&#10;&#10;Description automatically generated">
                                                  <a:hlinkClick r:id="rId24"/>
                                                </pic:cNvPr>
                                                <pic:cNvPicPr/>
                                              </pic:nvPicPr>
                                              <pic:blipFill>
                                                <a:blip r:embed="rId25">
                                                  <a:extLst>
                                                    <a:ext uri="{28A0092B-C50C-407E-A947-70E740481C1C}">
                                                      <a14:useLocalDpi xmlns:a14="http://schemas.microsoft.com/office/drawing/2010/main" val="0"/>
                                                    </a:ext>
                                                  </a:extLst>
                                                </a:blip>
                                                <a:stretch>
                                                  <a:fillRect/>
                                                </a:stretch>
                                              </pic:blipFill>
                                              <pic:spPr>
                                                <a:xfrm>
                                                  <a:off x="0" y="0"/>
                                                  <a:ext cx="1918335" cy="1734820"/>
                                                </a:xfrm>
                                                <a:prstGeom prst="rect">
                                                  <a:avLst/>
                                                </a:prstGeom>
                                              </pic:spPr>
                                            </pic:pic>
                                          </a:graphicData>
                                        </a:graphic>
                                      </wp:inline>
                                    </w:drawing>
                                  </w:r>
                                </w:p>
                                <w:p w14:paraId="6654AFCF" w14:textId="77777777" w:rsidR="00A96F1C" w:rsidRDefault="00A96F1C" w:rsidP="0017522B"/>
                                <w:p w14:paraId="59E99840" w14:textId="77777777" w:rsidR="00A96F1C" w:rsidRPr="005B490E" w:rsidRDefault="004A3E14" w:rsidP="0017522B">
                                  <w:pPr>
                                    <w:rPr>
                                      <w:color w:val="FFFFFF" w:themeColor="background1"/>
                                    </w:rPr>
                                  </w:pPr>
                                  <w:r>
                                    <w:rPr>
                                      <w:rFonts w:ascii="Century Gothic" w:eastAsia="Century Gothic" w:hAnsi="Century Gothic" w:cs="Arial"/>
                                      <w:color w:val="FFFFFF"/>
                                      <w:lang w:val="cy-GB"/>
                                    </w:rPr>
                                    <w:t>Amcangyfrif cost rhagarweiniol</w:t>
                                  </w:r>
                                </w:p>
                                <w:p w14:paraId="7182B959" w14:textId="77777777" w:rsidR="00A96F1C" w:rsidRDefault="00A96F1C" w:rsidP="0017522B"/>
                                <w:p w14:paraId="3F0D6CF7" w14:textId="77777777" w:rsidR="00A96F1C" w:rsidRDefault="00A96F1C" w:rsidP="0017522B"/>
                                <w:p w14:paraId="011A0D49" w14:textId="77777777" w:rsidR="00A96F1C" w:rsidRDefault="00A96F1C" w:rsidP="0017522B"/>
                                <w:p w14:paraId="5F7C5CEB" w14:textId="77777777" w:rsidR="00A96F1C" w:rsidRPr="0017522B" w:rsidRDefault="00A96F1C" w:rsidP="0017522B"/>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wps:bodyPr>
                          </wps:wsp>
                        </a:graphicData>
                      </a:graphic>
                    </wp:inline>
                  </w:drawing>
                </mc:Choice>
                <mc:Fallback>
                  <w:pict>
                    <v:shape id="Text Box 42" o:spid="_x0000_i1042" type="#_x0000_t202" alt="Text box to enter sidebar content" style="width:165.45pt;height:499.1pt;mso-wrap-distance-bottom:0;mso-wrap-distance-left:0;mso-wrap-distance-right:0;mso-wrap-distance-top:0;v-text-anchor:top" filled="f" fillcolor="this" stroked="f">
                      <v:textbox inset=",28.8pt">
                        <w:txbxContent>
                          <w:p w:rsidR="00A96F1C" w:rsidP="00AC1994" w14:paraId="6F288FC4" w14:textId="77777777">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Cliciwch i weld fersiynau mwy:</w:t>
                            </w:r>
                          </w:p>
                          <w:p w:rsidR="00A96F1C" w:rsidP="00AC1994" w14:paraId="022042C0" w14:textId="77777777">
                            <w:pPr>
                              <w:pStyle w:val="Heading1"/>
                            </w:pPr>
                          </w:p>
                          <w:p w:rsidR="00A96F1C" w:rsidP="00AC1994" w14:paraId="3F9AB230" w14:textId="53902463">
                            <w:pPr>
                              <w:pStyle w:val="Heading1"/>
                              <w:bidi w:val="0"/>
                              <w:rPr>
                                <w:noProof/>
                              </w:rPr>
                            </w:pPr>
                          </w:p>
                          <w:p w:rsidP="00AC1994">
                            <w:pPr>
                              <w:pStyle w:val="Heading1"/>
                              <w:bidi w:val="0"/>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p>
                          <w:p w:rsidP="00AC1994">
                            <w:pPr>
                              <w:pStyle w:val="Heading1"/>
                              <w:bidi w:val="0"/>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drawing>
                              <wp:inline distT="0" distB="0" distL="0" distR="0">
                                <wp:extent cx="1918335" cy="1734820"/>
                                <wp:effectExtent l="0" t="0" r="5715" b="0"/>
                                <wp:docPr id="53" name="Picture 53" descr="Description automatically generated">
                                  <a:hlinkClick xmlns:a="http://schemas.openxmlformats.org/drawingml/2006/main" xmlns:r="http://schemas.openxmlformats.org/officeDocument/2006/relationships"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047819" name="Picture 53" descr="Graphical user interface, application, table, Excel&#10;&#10;Description automatically generated">
                                          <a:hlinkClick xmlns:a="http://schemas.openxmlformats.org/drawingml/2006/main" xmlns:r="http://schemas.openxmlformats.org/officeDocument/2006/relationships" r:id="rId26"/>
                                        </pic:cNvPr>
                                        <pic:cNvPicPr/>
                                      </pic:nvPicPr>
                                      <pic:blipFill>
                                        <a:blip xmlns:r="http://schemas.openxmlformats.org/officeDocument/2006/relationships" r:embed="rId27">
                                          <a:extLst>
                                            <a:ext xmlns:a="http://schemas.openxmlformats.org/drawingml/2006/main" uri="{28A0092B-C50C-407E-A947-70E740481C1C}">
                                              <a14:useLocalDpi xmlns:a14="http://schemas.microsoft.com/office/drawing/2010/main" val="0"/>
                                            </a:ext>
                                          </a:extLst>
                                        </a:blip>
                                        <a:stretch>
                                          <a:fillRect/>
                                        </a:stretch>
                                      </pic:blipFill>
                                      <pic:spPr>
                                        <a:xfrm>
                                          <a:off x="0" y="0"/>
                                          <a:ext cx="1918335" cy="1734820"/>
                                        </a:xfrm>
                                        <a:prstGeom prst="rect">
                                          <a:avLst/>
                                        </a:prstGeom>
                                      </pic:spPr>
                                    </pic:pic>
                                  </a:graphicData>
                                </a:graphic>
                              </wp:inline>
                            </w:drawing>
                          </w:p>
                          <w:p w:rsidR="00A96F1C" w:rsidP="0017522B" w14:paraId="382A8555" w14:textId="4D16E331"/>
                          <w:p w:rsidR="00A96F1C" w:rsidRPr="005B490E" w:rsidP="0017522B" w14:paraId="02169F81" w14:textId="72B6D3DF">
                            <w:pPr>
                              <w:bidi w:val="0"/>
                              <w:rPr>
                                <w:color w:val="FFFFFF" w:themeColor="background1"/>
                              </w:rPr>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FFFFFF"/>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Amcangyfrif cost rhagarweiniol</w:t>
                            </w:r>
                          </w:p>
                          <w:p w:rsidR="00A96F1C" w:rsidP="0017522B" w14:paraId="789BCBE4" w14:textId="0BE9E949"/>
                          <w:p w:rsidR="00A96F1C" w:rsidP="0017522B" w14:paraId="27A747F3" w14:textId="577FF21E"/>
                          <w:p w:rsidR="00A96F1C" w:rsidP="0017522B" w14:paraId="6278559E" w14:textId="3D797DBE"/>
                          <w:p w:rsidR="00A96F1C" w:rsidRPr="0017522B" w:rsidP="0017522B" w14:paraId="78D9B8B6" w14:textId="77777777"/>
                        </w:txbxContent>
                      </v:textbox>
                      <w10:anchorlock/>
                    </v:shape>
                  </w:pict>
                </mc:Fallback>
              </mc:AlternateContent>
            </w:r>
          </w:p>
        </w:tc>
      </w:tr>
    </w:tbl>
    <w:p w14:paraId="72D32807" w14:textId="77777777" w:rsidR="00AC1994" w:rsidRDefault="004A3E14">
      <w:pPr>
        <w:spacing w:after="200" w:line="276" w:lineRule="auto"/>
        <w:rPr>
          <w:sz w:val="24"/>
        </w:rPr>
      </w:pPr>
      <w:r>
        <w:rPr>
          <w:sz w:val="24"/>
        </w:rPr>
        <w:br w:type="page"/>
      </w: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B67BDA" w14:paraId="1A160B6C" w14:textId="77777777" w:rsidTr="00A96F1C">
        <w:trPr>
          <w:trHeight w:val="10397"/>
        </w:trPr>
        <w:tc>
          <w:tcPr>
            <w:tcW w:w="7909" w:type="dxa"/>
          </w:tcPr>
          <w:p w14:paraId="1D0737C0" w14:textId="77777777" w:rsidR="00F42B0E" w:rsidRDefault="004A3E14" w:rsidP="00A96F1C">
            <w:pPr>
              <w:rPr>
                <w:sz w:val="24"/>
              </w:rPr>
            </w:pPr>
            <w:r>
              <w:rPr>
                <w:noProof/>
              </w:rPr>
              <w:lastRenderedPageBreak/>
              <mc:AlternateContent>
                <mc:Choice Requires="wps">
                  <w:drawing>
                    <wp:inline distT="0" distB="0" distL="0" distR="0" wp14:anchorId="2C360E60" wp14:editId="30D23B1D">
                      <wp:extent cx="4885349" cy="7010400"/>
                      <wp:effectExtent l="0" t="0" r="0" b="0"/>
                      <wp:docPr id="44" name="Text Box 44"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4DAC097" w14:textId="77777777" w:rsidR="00A96F1C" w:rsidRDefault="004A3E14" w:rsidP="00F42B0E">
                                  <w:pPr>
                                    <w:pStyle w:val="Heading2"/>
                                    <w:spacing w:after="240"/>
                                  </w:pPr>
                                  <w:r>
                                    <w:rPr>
                                      <w:rFonts w:ascii="Century Gothic" w:eastAsia="Century Gothic" w:hAnsi="Century Gothic" w:cs="Times New Roman"/>
                                      <w:color w:val="3F1D5A"/>
                                      <w:szCs w:val="28"/>
                                      <w:lang w:val="cy-GB"/>
                                    </w:rPr>
                                    <w:t>Ystyriaethau Dylunio (parhad)</w:t>
                                  </w:r>
                                </w:p>
                                <w:p w14:paraId="071B45CA" w14:textId="77777777" w:rsidR="00A96F1C" w:rsidRDefault="00A96F1C" w:rsidP="00F42B0E">
                                  <w:pPr>
                                    <w:spacing w:after="240"/>
                                  </w:pPr>
                                </w:p>
                                <w:p w14:paraId="3C50FD45" w14:textId="77777777" w:rsidR="00A96F1C" w:rsidRDefault="004A3E14" w:rsidP="00F42B0E">
                                  <w:pPr>
                                    <w:spacing w:after="240"/>
                                    <w:rPr>
                                      <w:b/>
                                      <w:bCs/>
                                      <w:color w:val="CB400B" w:themeColor="text2" w:themeShade="BF"/>
                                    </w:rPr>
                                  </w:pPr>
                                  <w:r>
                                    <w:rPr>
                                      <w:rFonts w:ascii="Century Gothic" w:eastAsia="Century Gothic" w:hAnsi="Century Gothic" w:cs="Arial"/>
                                      <w:b/>
                                      <w:bCs/>
                                      <w:color w:val="CB400B"/>
                                      <w:lang w:val="cy-GB"/>
                                    </w:rPr>
                                    <w:t>Rheoliadau CDM (Dylunio a Rheoli Adeiladu).</w:t>
                                  </w:r>
                                </w:p>
                                <w:p w14:paraId="0A112453" w14:textId="77777777" w:rsidR="00A96F1C" w:rsidRDefault="004A3E14" w:rsidP="00F42B0E">
                                  <w:pPr>
                                    <w:spacing w:after="240"/>
                                  </w:pPr>
                                  <w:r>
                                    <w:rPr>
                                      <w:rFonts w:ascii="Century Gothic" w:eastAsia="Century Gothic" w:hAnsi="Century Gothic" w:cs="Arial"/>
                                      <w:lang w:val="cy-GB"/>
                                    </w:rPr>
                                    <w:t>Dyma'r prif reoliadau ar gy</w:t>
                                  </w:r>
                                  <w:r>
                                    <w:rPr>
                                      <w:rFonts w:ascii="Century Gothic" w:eastAsia="Century Gothic" w:hAnsi="Century Gothic" w:cs="Arial"/>
                                      <w:lang w:val="cy-GB"/>
                                    </w:rPr>
                                    <w:t>fer rheoli iechyd, diogelwch a lles prosiectau adeiladu, gan gynnwys pawb sy'n ymwneud â dylunio, adeiladu a defnyddio'r adeiladau.</w:t>
                                  </w:r>
                                </w:p>
                                <w:p w14:paraId="4EAB38FA" w14:textId="77777777" w:rsidR="00A96F1C" w:rsidRDefault="004A3E14" w:rsidP="00F42B0E">
                                  <w:pPr>
                                    <w:spacing w:after="240"/>
                                  </w:pPr>
                                  <w:r>
                                    <w:rPr>
                                      <w:rFonts w:ascii="Century Gothic" w:eastAsia="Century Gothic" w:hAnsi="Century Gothic" w:cs="Arial"/>
                                      <w:lang w:val="cy-GB"/>
                                    </w:rPr>
                                    <w:t xml:space="preserve">Mae'r rheoliadau'n ei gwneud yn ofynnol </w:t>
                                  </w:r>
                                  <w:r>
                                    <w:rPr>
                                      <w:rFonts w:ascii="Century Gothic" w:eastAsia="Century Gothic" w:hAnsi="Century Gothic" w:cs="Arial"/>
                                      <w:lang w:val="cy-GB"/>
                                    </w:rPr>
                                    <w:t>nodi, dileu, neu reoli risgiau rhagweladwy a gosod cyfrifoldeb am gynllunio a rheoli iechyd a diogelwch yn y cyfnod cyn-adeiladu ar ddeiliaid dyletswydd, sef y Cleient a'r prif ddylunydd.</w:t>
                                  </w:r>
                                </w:p>
                                <w:p w14:paraId="19B5AAD6" w14:textId="77777777" w:rsidR="00A96F1C" w:rsidRDefault="004A3E14" w:rsidP="00F42B0E">
                                  <w:pPr>
                                    <w:spacing w:after="240"/>
                                  </w:pPr>
                                  <w:r>
                                    <w:rPr>
                                      <w:rFonts w:ascii="Century Gothic" w:eastAsia="Century Gothic" w:hAnsi="Century Gothic" w:cs="Arial"/>
                                      <w:lang w:val="cy-GB"/>
                                    </w:rPr>
                                    <w:t>Bydd angen cwblhau dadansoddiad risg o'r gwaith fel rhan o'r dyluniad cyffredinol a chynnwys y gwaith sy'n ofynnol i liniaru'r risgiau a nodwyd yng nghyllidebau'r prosiect.</w:t>
                                  </w:r>
                                </w:p>
                                <w:p w14:paraId="69678950" w14:textId="77777777" w:rsidR="00A96F1C" w:rsidRDefault="00A96F1C" w:rsidP="00F42B0E">
                                  <w:pPr>
                                    <w:spacing w:after="240"/>
                                    <w:rPr>
                                      <w:b/>
                                      <w:bCs/>
                                      <w:color w:val="CB400B" w:themeColor="text2" w:themeShade="BF"/>
                                    </w:rPr>
                                  </w:pPr>
                                </w:p>
                                <w:p w14:paraId="440BBD65" w14:textId="77777777" w:rsidR="00A96F1C" w:rsidRPr="008F7FF1" w:rsidRDefault="004A3E14" w:rsidP="00F42B0E">
                                  <w:pPr>
                                    <w:spacing w:after="240"/>
                                    <w:rPr>
                                      <w:b/>
                                      <w:bCs/>
                                      <w:color w:val="CB400B" w:themeColor="text2" w:themeShade="BF"/>
                                    </w:rPr>
                                  </w:pPr>
                                  <w:r>
                                    <w:rPr>
                                      <w:rFonts w:ascii="Century Gothic" w:eastAsia="Century Gothic" w:hAnsi="Century Gothic" w:cs="Arial"/>
                                      <w:b/>
                                      <w:bCs/>
                                      <w:color w:val="CB400B"/>
                                      <w:lang w:val="cy-GB"/>
                                    </w:rPr>
                                    <w:t>Yr adeilad presennol.</w:t>
                                  </w:r>
                                </w:p>
                                <w:p w14:paraId="116DA4C9" w14:textId="77777777" w:rsidR="00A96F1C" w:rsidRDefault="004A3E14" w:rsidP="00F42B0E">
                                  <w:pPr>
                                    <w:spacing w:after="240"/>
                                  </w:pPr>
                                  <w:r>
                                    <w:rPr>
                                      <w:rFonts w:ascii="Century Gothic" w:eastAsia="Century Gothic" w:hAnsi="Century Gothic" w:cs="Arial"/>
                                      <w:lang w:val="cy-GB"/>
                                    </w:rPr>
                                    <w:t xml:space="preserve">Mae cynlluniau a gweddluniau Tŷ’r Berllan ar gael o'r dolenni gyferbyn. </w:t>
                                  </w:r>
                                </w:p>
                                <w:p w14:paraId="3657655F" w14:textId="77777777" w:rsidR="00A96F1C" w:rsidRDefault="004A3E14" w:rsidP="00F42B0E">
                                  <w:pPr>
                                    <w:spacing w:after="240"/>
                                  </w:pPr>
                                  <w:r>
                                    <w:rPr>
                                      <w:rFonts w:ascii="Century Gothic" w:eastAsia="Century Gothic" w:hAnsi="Century Gothic" w:cs="Arial"/>
                                      <w:lang w:val="cy-GB"/>
                                    </w:rPr>
                                    <w:t>Byd</w:t>
                                  </w:r>
                                  <w:r>
                                    <w:rPr>
                                      <w:rFonts w:ascii="Century Gothic" w:eastAsia="Century Gothic" w:hAnsi="Century Gothic" w:cs="Arial"/>
                                      <w:lang w:val="cy-GB"/>
                                    </w:rPr>
                                    <w:t xml:space="preserve">d y prosiect yn cynnwys adnewyddu adeiladwaith y tŷ yn llwyr er mwyn darparu amlen adeiladu sy'n cydymffurfio â'r safonau presennol. </w:t>
                                  </w:r>
                                </w:p>
                                <w:p w14:paraId="51D8C9BF" w14:textId="77777777" w:rsidR="00A96F1C" w:rsidRPr="004A3E14" w:rsidRDefault="004A3E14" w:rsidP="00F42B0E">
                                  <w:pPr>
                                    <w:spacing w:after="240"/>
                                    <w:rPr>
                                      <w:lang w:val="cy-GB"/>
                                    </w:rPr>
                                  </w:pPr>
                                  <w:r>
                                    <w:rPr>
                                      <w:rFonts w:ascii="Century Gothic" w:eastAsia="Century Gothic" w:hAnsi="Century Gothic" w:cs="Arial"/>
                                      <w:lang w:val="cy-GB"/>
                                    </w:rPr>
                                    <w:t xml:space="preserve">Bydd y prosiect hefyd yn cynnwys ad-drefnu'r </w:t>
                                  </w:r>
                                  <w:r>
                                    <w:rPr>
                                      <w:rFonts w:ascii="Century Gothic" w:eastAsia="Century Gothic" w:hAnsi="Century Gothic" w:cs="Arial"/>
                                      <w:lang w:val="cy-GB"/>
                                    </w:rPr>
                                    <w:t xml:space="preserve">cynlluniau llawr mewnol i ddarparu'r llety sydd ei angen. </w:t>
                                  </w:r>
                                  <w:r>
                                    <w:rPr>
                                      <w:rFonts w:ascii="Century Gothic" w:eastAsia="Century Gothic" w:hAnsi="Century Gothic" w:cs="Arial"/>
                                      <w:lang w:val="cy-GB"/>
                                    </w:rPr>
                                    <w:t xml:space="preserve">Y bwriad cychwynnol yw cynnwys y dderbynfa a'r mannau aros ar lawr gwaelod y tŷ gwreiddiol, gyda chyfleusterau staff ar y llawr cyntaf a chyda'r holl ardaloedd clinigol wedi'u lleoli mewn </w:t>
                                  </w:r>
                                  <w:r>
                                    <w:rPr>
                                      <w:rFonts w:ascii="Century Gothic" w:eastAsia="Century Gothic" w:hAnsi="Century Gothic" w:cs="Arial"/>
                                      <w:lang w:val="cy-GB"/>
                                    </w:rPr>
                                    <w:t>estyniadau</w:t>
                                  </w:r>
                                  <w:r>
                                    <w:rPr>
                                      <w:rFonts w:ascii="Century Gothic" w:eastAsia="Century Gothic" w:hAnsi="Century Gothic" w:cs="Arial"/>
                                      <w:lang w:val="cy-GB"/>
                                    </w:rPr>
                                    <w:t xml:space="preserve"> newydd i'r cefn.</w:t>
                                  </w:r>
                                </w:p>
                                <w:p w14:paraId="04C0953C" w14:textId="77777777" w:rsidR="00A96F1C" w:rsidRPr="004A3E14" w:rsidRDefault="00A96F1C" w:rsidP="00F42B0E">
                                  <w:pPr>
                                    <w:rPr>
                                      <w:lang w:val="cy-GB"/>
                                    </w:rPr>
                                  </w:pPr>
                                </w:p>
                                <w:p w14:paraId="6B29C109" w14:textId="77777777" w:rsidR="00A96F1C" w:rsidRPr="004A3E14" w:rsidRDefault="00A96F1C" w:rsidP="00F42B0E">
                                  <w:pPr>
                                    <w:rPr>
                                      <w:lang w:val="cy-GB"/>
                                    </w:rPr>
                                  </w:pPr>
                                </w:p>
                                <w:p w14:paraId="3BDF76D9" w14:textId="77777777" w:rsidR="00A96F1C" w:rsidRPr="004A3E14" w:rsidRDefault="00A96F1C" w:rsidP="00F42B0E">
                                  <w:pPr>
                                    <w:rPr>
                                      <w:lang w:val="cy-GB"/>
                                    </w:rPr>
                                  </w:pPr>
                                </w:p>
                                <w:p w14:paraId="06DF30FC" w14:textId="77777777" w:rsidR="00A96F1C" w:rsidRPr="004A3E14" w:rsidRDefault="00A96F1C" w:rsidP="00F42B0E">
                                  <w:pPr>
                                    <w:rPr>
                                      <w:lang w:val="cy-GB"/>
                                    </w:rPr>
                                  </w:pPr>
                                </w:p>
                                <w:p w14:paraId="3B66F855" w14:textId="77777777" w:rsidR="00A96F1C" w:rsidRPr="004A3E14" w:rsidRDefault="00A96F1C" w:rsidP="00F42B0E">
                                  <w:pPr>
                                    <w:rPr>
                                      <w:lang w:val="cy-GB"/>
                                    </w:rPr>
                                  </w:pPr>
                                </w:p>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2C360E60" id="Text Box 44" o:spid="_x0000_s1043"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" filled="f" stroked="f">
                      <v:textbox inset=",23.04pt">
                        <w:txbxContent>
                          <w:p w14:paraId="74DAC097" w14:textId="77777777" w:rsidR="00A96F1C" w:rsidRDefault="004A3E14" w:rsidP="00F42B0E">
                            <w:pPr>
                              <w:pStyle w:val="Heading2"/>
                              <w:spacing w:after="240"/>
                            </w:pPr>
                            <w:r>
                              <w:rPr>
                                <w:rFonts w:ascii="Century Gothic" w:eastAsia="Century Gothic" w:hAnsi="Century Gothic" w:cs="Times New Roman"/>
                                <w:color w:val="3F1D5A"/>
                                <w:szCs w:val="28"/>
                                <w:lang w:val="cy-GB"/>
                              </w:rPr>
                              <w:t>Ystyriaethau Dylunio (parhad)</w:t>
                            </w:r>
                          </w:p>
                          <w:p w14:paraId="071B45CA" w14:textId="77777777" w:rsidR="00A96F1C" w:rsidRDefault="00A96F1C" w:rsidP="00F42B0E">
                            <w:pPr>
                              <w:spacing w:after="240"/>
                            </w:pPr>
                          </w:p>
                          <w:p w14:paraId="3C50FD45" w14:textId="77777777" w:rsidR="00A96F1C" w:rsidRDefault="004A3E14" w:rsidP="00F42B0E">
                            <w:pPr>
                              <w:spacing w:after="240"/>
                              <w:rPr>
                                <w:b/>
                                <w:bCs/>
                                <w:color w:val="CB400B" w:themeColor="text2" w:themeShade="BF"/>
                              </w:rPr>
                            </w:pPr>
                            <w:r>
                              <w:rPr>
                                <w:rFonts w:ascii="Century Gothic" w:eastAsia="Century Gothic" w:hAnsi="Century Gothic" w:cs="Arial"/>
                                <w:b/>
                                <w:bCs/>
                                <w:color w:val="CB400B"/>
                                <w:lang w:val="cy-GB"/>
                              </w:rPr>
                              <w:t>Rheoliadau CDM (Dylunio a Rheoli Adeiladu).</w:t>
                            </w:r>
                          </w:p>
                          <w:p w14:paraId="0A112453" w14:textId="77777777" w:rsidR="00A96F1C" w:rsidRDefault="004A3E14" w:rsidP="00F42B0E">
                            <w:pPr>
                              <w:spacing w:after="240"/>
                            </w:pPr>
                            <w:r>
                              <w:rPr>
                                <w:rFonts w:ascii="Century Gothic" w:eastAsia="Century Gothic" w:hAnsi="Century Gothic" w:cs="Arial"/>
                                <w:lang w:val="cy-GB"/>
                              </w:rPr>
                              <w:t>Dyma'r prif reoliadau ar gy</w:t>
                            </w:r>
                            <w:r>
                              <w:rPr>
                                <w:rFonts w:ascii="Century Gothic" w:eastAsia="Century Gothic" w:hAnsi="Century Gothic" w:cs="Arial"/>
                                <w:lang w:val="cy-GB"/>
                              </w:rPr>
                              <w:t>fer rheoli iechyd, diogelwch a lles prosiectau adeiladu, gan gynnwys pawb sy'n ymwneud â dylunio, adeiladu a defnyddio'r adeiladau.</w:t>
                            </w:r>
                          </w:p>
                          <w:p w14:paraId="4EAB38FA" w14:textId="77777777" w:rsidR="00A96F1C" w:rsidRDefault="004A3E14" w:rsidP="00F42B0E">
                            <w:pPr>
                              <w:spacing w:after="240"/>
                            </w:pPr>
                            <w:r>
                              <w:rPr>
                                <w:rFonts w:ascii="Century Gothic" w:eastAsia="Century Gothic" w:hAnsi="Century Gothic" w:cs="Arial"/>
                                <w:lang w:val="cy-GB"/>
                              </w:rPr>
                              <w:t xml:space="preserve">Mae'r rheoliadau'n ei gwneud yn ofynnol </w:t>
                            </w:r>
                            <w:r>
                              <w:rPr>
                                <w:rFonts w:ascii="Century Gothic" w:eastAsia="Century Gothic" w:hAnsi="Century Gothic" w:cs="Arial"/>
                                <w:lang w:val="cy-GB"/>
                              </w:rPr>
                              <w:t>nodi, dileu, neu reoli risgiau rhagweladwy a gosod cyfrifoldeb am gynllunio a rheoli iechyd a diogelwch yn y cyfnod cyn-adeiladu ar ddeiliaid dyletswydd, sef y Cleient a'r prif ddylunydd.</w:t>
                            </w:r>
                          </w:p>
                          <w:p w14:paraId="19B5AAD6" w14:textId="77777777" w:rsidR="00A96F1C" w:rsidRDefault="004A3E14" w:rsidP="00F42B0E">
                            <w:pPr>
                              <w:spacing w:after="240"/>
                            </w:pPr>
                            <w:r>
                              <w:rPr>
                                <w:rFonts w:ascii="Century Gothic" w:eastAsia="Century Gothic" w:hAnsi="Century Gothic" w:cs="Arial"/>
                                <w:lang w:val="cy-GB"/>
                              </w:rPr>
                              <w:t>Bydd angen cwblhau dadansoddiad risg o'r gwaith fel rhan o'r dyluniad cyffredinol a chynnwys y gwaith sy'n ofynnol i liniaru'r risgiau a nodwyd yng nghyllidebau'r prosiect.</w:t>
                            </w:r>
                          </w:p>
                          <w:p w14:paraId="69678950" w14:textId="77777777" w:rsidR="00A96F1C" w:rsidRDefault="00A96F1C" w:rsidP="00F42B0E">
                            <w:pPr>
                              <w:spacing w:after="240"/>
                              <w:rPr>
                                <w:b/>
                                <w:bCs/>
                                <w:color w:val="CB400B" w:themeColor="text2" w:themeShade="BF"/>
                              </w:rPr>
                            </w:pPr>
                          </w:p>
                          <w:p w14:paraId="440BBD65" w14:textId="77777777" w:rsidR="00A96F1C" w:rsidRPr="008F7FF1" w:rsidRDefault="004A3E14" w:rsidP="00F42B0E">
                            <w:pPr>
                              <w:spacing w:after="240"/>
                              <w:rPr>
                                <w:b/>
                                <w:bCs/>
                                <w:color w:val="CB400B" w:themeColor="text2" w:themeShade="BF"/>
                              </w:rPr>
                            </w:pPr>
                            <w:r>
                              <w:rPr>
                                <w:rFonts w:ascii="Century Gothic" w:eastAsia="Century Gothic" w:hAnsi="Century Gothic" w:cs="Arial"/>
                                <w:b/>
                                <w:bCs/>
                                <w:color w:val="CB400B"/>
                                <w:lang w:val="cy-GB"/>
                              </w:rPr>
                              <w:t>Yr adeilad presennol.</w:t>
                            </w:r>
                          </w:p>
                          <w:p w14:paraId="116DA4C9" w14:textId="77777777" w:rsidR="00A96F1C" w:rsidRDefault="004A3E14" w:rsidP="00F42B0E">
                            <w:pPr>
                              <w:spacing w:after="240"/>
                            </w:pPr>
                            <w:r>
                              <w:rPr>
                                <w:rFonts w:ascii="Century Gothic" w:eastAsia="Century Gothic" w:hAnsi="Century Gothic" w:cs="Arial"/>
                                <w:lang w:val="cy-GB"/>
                              </w:rPr>
                              <w:t xml:space="preserve">Mae cynlluniau a gweddluniau Tŷ’r Berllan ar gael o'r dolenni gyferbyn. </w:t>
                            </w:r>
                          </w:p>
                          <w:p w14:paraId="3657655F" w14:textId="77777777" w:rsidR="00A96F1C" w:rsidRDefault="004A3E14" w:rsidP="00F42B0E">
                            <w:pPr>
                              <w:spacing w:after="240"/>
                            </w:pPr>
                            <w:r>
                              <w:rPr>
                                <w:rFonts w:ascii="Century Gothic" w:eastAsia="Century Gothic" w:hAnsi="Century Gothic" w:cs="Arial"/>
                                <w:lang w:val="cy-GB"/>
                              </w:rPr>
                              <w:t>Byd</w:t>
                            </w:r>
                            <w:r>
                              <w:rPr>
                                <w:rFonts w:ascii="Century Gothic" w:eastAsia="Century Gothic" w:hAnsi="Century Gothic" w:cs="Arial"/>
                                <w:lang w:val="cy-GB"/>
                              </w:rPr>
                              <w:t xml:space="preserve">d y prosiect yn cynnwys adnewyddu adeiladwaith y tŷ yn llwyr er mwyn darparu amlen adeiladu sy'n cydymffurfio â'r safonau presennol. </w:t>
                            </w:r>
                          </w:p>
                          <w:p w14:paraId="51D8C9BF" w14:textId="77777777" w:rsidR="00A96F1C" w:rsidRPr="004A3E14" w:rsidRDefault="004A3E14" w:rsidP="00F42B0E">
                            <w:pPr>
                              <w:spacing w:after="240"/>
                              <w:rPr>
                                <w:lang w:val="cy-GB"/>
                              </w:rPr>
                            </w:pPr>
                            <w:r>
                              <w:rPr>
                                <w:rFonts w:ascii="Century Gothic" w:eastAsia="Century Gothic" w:hAnsi="Century Gothic" w:cs="Arial"/>
                                <w:lang w:val="cy-GB"/>
                              </w:rPr>
                              <w:t xml:space="preserve">Bydd y prosiect hefyd yn cynnwys ad-drefnu'r </w:t>
                            </w:r>
                            <w:r>
                              <w:rPr>
                                <w:rFonts w:ascii="Century Gothic" w:eastAsia="Century Gothic" w:hAnsi="Century Gothic" w:cs="Arial"/>
                                <w:lang w:val="cy-GB"/>
                              </w:rPr>
                              <w:t xml:space="preserve">cynlluniau llawr mewnol i ddarparu'r llety sydd ei angen. </w:t>
                            </w:r>
                            <w:r>
                              <w:rPr>
                                <w:rFonts w:ascii="Century Gothic" w:eastAsia="Century Gothic" w:hAnsi="Century Gothic" w:cs="Arial"/>
                                <w:lang w:val="cy-GB"/>
                              </w:rPr>
                              <w:t xml:space="preserve">Y bwriad cychwynnol yw cynnwys y dderbynfa a'r mannau aros ar lawr gwaelod y tŷ gwreiddiol, gyda chyfleusterau staff ar y llawr cyntaf a chyda'r holl ardaloedd clinigol wedi'u lleoli mewn </w:t>
                            </w:r>
                            <w:r>
                              <w:rPr>
                                <w:rFonts w:ascii="Century Gothic" w:eastAsia="Century Gothic" w:hAnsi="Century Gothic" w:cs="Arial"/>
                                <w:lang w:val="cy-GB"/>
                              </w:rPr>
                              <w:t>estyniadau</w:t>
                            </w:r>
                            <w:r>
                              <w:rPr>
                                <w:rFonts w:ascii="Century Gothic" w:eastAsia="Century Gothic" w:hAnsi="Century Gothic" w:cs="Arial"/>
                                <w:lang w:val="cy-GB"/>
                              </w:rPr>
                              <w:t xml:space="preserve"> newydd i'r cefn.</w:t>
                            </w:r>
                          </w:p>
                          <w:p w14:paraId="04C0953C" w14:textId="77777777" w:rsidR="00A96F1C" w:rsidRPr="004A3E14" w:rsidRDefault="00A96F1C" w:rsidP="00F42B0E">
                            <w:pPr>
                              <w:rPr>
                                <w:lang w:val="cy-GB"/>
                              </w:rPr>
                            </w:pPr>
                          </w:p>
                          <w:p w14:paraId="6B29C109" w14:textId="77777777" w:rsidR="00A96F1C" w:rsidRPr="004A3E14" w:rsidRDefault="00A96F1C" w:rsidP="00F42B0E">
                            <w:pPr>
                              <w:rPr>
                                <w:lang w:val="cy-GB"/>
                              </w:rPr>
                            </w:pPr>
                          </w:p>
                          <w:p w14:paraId="3BDF76D9" w14:textId="77777777" w:rsidR="00A96F1C" w:rsidRPr="004A3E14" w:rsidRDefault="00A96F1C" w:rsidP="00F42B0E">
                            <w:pPr>
                              <w:rPr>
                                <w:lang w:val="cy-GB"/>
                              </w:rPr>
                            </w:pPr>
                          </w:p>
                          <w:p w14:paraId="06DF30FC" w14:textId="77777777" w:rsidR="00A96F1C" w:rsidRPr="004A3E14" w:rsidRDefault="00A96F1C" w:rsidP="00F42B0E">
                            <w:pPr>
                              <w:rPr>
                                <w:lang w:val="cy-GB"/>
                              </w:rPr>
                            </w:pPr>
                          </w:p>
                          <w:p w14:paraId="3B66F855" w14:textId="77777777" w:rsidR="00A96F1C" w:rsidRPr="004A3E14" w:rsidRDefault="00A96F1C" w:rsidP="00F42B0E">
                            <w:pPr>
                              <w:rPr>
                                <w:lang w:val="cy-GB"/>
                              </w:rPr>
                            </w:pPr>
                          </w:p>
                        </w:txbxContent>
                      </v:textbox>
                      <w10:anchorlock/>
                    </v:shape>
                  </w:pict>
                </mc:Fallback>
              </mc:AlternateContent>
            </w:r>
          </w:p>
        </w:tc>
        <w:tc>
          <w:tcPr>
            <w:tcW w:w="231" w:type="dxa"/>
          </w:tcPr>
          <w:p w14:paraId="38F2829D" w14:textId="77777777" w:rsidR="00F42B0E" w:rsidRDefault="00F42B0E" w:rsidP="00A96F1C">
            <w:pPr>
              <w:rPr>
                <w:sz w:val="24"/>
              </w:rPr>
            </w:pPr>
          </w:p>
        </w:tc>
        <w:tc>
          <w:tcPr>
            <w:tcW w:w="3659" w:type="dxa"/>
            <w:shd w:val="clear" w:color="auto" w:fill="421D5D"/>
          </w:tcPr>
          <w:p w14:paraId="4A898DE9" w14:textId="77777777" w:rsidR="00F42B0E" w:rsidRPr="00C412C9" w:rsidRDefault="004A3E14" w:rsidP="00A96F1C">
            <w:pPr>
              <w:rPr>
                <w:sz w:val="24"/>
              </w:rPr>
            </w:pPr>
            <w:r w:rsidRPr="00C412C9">
              <w:rPr>
                <w:noProof/>
              </w:rPr>
              <mc:AlternateContent>
                <mc:Choice Requires="wps">
                  <w:drawing>
                    <wp:inline distT="0" distB="0" distL="0" distR="0" wp14:anchorId="0C3290E5" wp14:editId="0AED4E01">
                      <wp:extent cx="2101756" cy="731520"/>
                      <wp:effectExtent l="0" t="0" r="0" b="0"/>
                      <wp:docPr id="45" name="Text Box 45"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F7ACD8F" w14:textId="77777777" w:rsidR="00A96F1C" w:rsidRDefault="004A3E14" w:rsidP="00F42B0E">
                                  <w:pPr>
                                    <w:pStyle w:val="Heading1"/>
                                  </w:pPr>
                                  <w:r>
                                    <w:rPr>
                                      <w:rFonts w:ascii="Century Gothic" w:eastAsia="Century Gothic" w:hAnsi="Century Gothic" w:cs="Times New Roman"/>
                                      <w:color w:val="FFFFFF"/>
                                      <w:szCs w:val="28"/>
                                      <w:lang w:val="cy-GB"/>
                                    </w:rPr>
                                    <w:t>Lluniadau a Darluniau</w:t>
                                  </w:r>
                                </w:p>
                                <w:p w14:paraId="752CAAE8" w14:textId="77777777" w:rsidR="00A96F1C" w:rsidRPr="005D120C" w:rsidRDefault="004A3E14" w:rsidP="00F42B0E">
                                  <w:pPr>
                                    <w:jc w:val="center"/>
                                  </w:pPr>
                                  <w:sdt>
                                    <w:sdtPr>
                                      <w:rPr>
                                        <w:color w:val="F3642C" w:themeColor="text2"/>
                                      </w:rPr>
                                      <w:alias w:val="Ellipsis:"/>
                                      <w:tag w:val="Ellipsis:"/>
                                      <w:id w:val="-1208713612"/>
                                      <w:temporary/>
                                      <w:showingPlcHdr/>
                                      <w15:appearance w15:val="hidden"/>
                                    </w:sdtPr>
                                    <w:sdtEnd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wps:bodyPr>
                          </wps:wsp>
                        </a:graphicData>
                      </a:graphic>
                    </wp:inline>
                  </w:drawing>
                </mc:Choice>
                <mc:Fallback>
                  <w:pict>
                    <v:shape id="Text Box 45" o:spid="_x0000_i1044" type="#_x0000_t202" alt="Text box to enter sidebar title" style="width:165.49pt;height:57.6pt;mso-wrap-distance-bottom:0;mso-wrap-distance-left:0;mso-wrap-distance-right:0;mso-wrap-distance-top:0;v-text-anchor:top" filled="f" fillcolor="this" stroked="f">
                      <v:textbox inset=",5.04pt">
                        <w:txbxContent>
                          <w:p w:rsidR="00A96F1C" w:rsidP="00F42B0E" w14:paraId="47BA0BD9" w14:textId="77777777">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Lluniadau a Darluniau</w:t>
                            </w:r>
                          </w:p>
                          <w:p w:rsidR="00A96F1C" w:rsidRPr="005D120C" w:rsidP="00F42B0E" w14:paraId="47655D12" w14:textId="77777777">
                            <w:pPr>
                              <w:bidi w:val="0"/>
                              <w:jc w:val="center"/>
                            </w:pPr>
                            <w:sdt>
                              <w:sdtPr>
                                <w:rPr>
                                  <w:color w:val="F3642C" w:themeColor="text2"/>
                                </w:rPr>
                                <w:alias w:val="Ellipsis:"/>
                                <w:tag w:val="Ellipsis:"/>
                                <w:id w:val="342283442"/>
                                <w:showingPlcHdr/>
                                <w:richText/>
                                <w:temporary/>
                                <w15:appearance w15:val="hidden"/>
                              </w:sdt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4CD6214D" wp14:editId="4DC875DE">
                      <wp:extent cx="2101215" cy="6929120"/>
                      <wp:effectExtent l="0" t="0" r="0" b="5080"/>
                      <wp:docPr id="46" name="Text Box 46" descr="Text box to enter sidebar content"/>
                      <wp:cNvGraphicFramePr/>
                      <a:graphic xmlns:a="http://schemas.openxmlformats.org/drawingml/2006/main">
                        <a:graphicData uri="http://schemas.microsoft.com/office/word/2010/wordprocessingShape">
                          <wps:wsp>
                            <wps:cNvSpPr txBox="1"/>
                            <wps:spPr>
                              <a:xfrm>
                                <a:off x="0" y="0"/>
                                <a:ext cx="2101215" cy="69291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2231415" w14:textId="77777777" w:rsidR="00A96F1C" w:rsidRDefault="004A3E14" w:rsidP="00F42B0E">
                                  <w:pPr>
                                    <w:pStyle w:val="Heading1"/>
                                  </w:pPr>
                                  <w:r>
                                    <w:rPr>
                                      <w:rFonts w:ascii="Century Gothic" w:eastAsia="Century Gothic" w:hAnsi="Century Gothic" w:cs="Times New Roman"/>
                                      <w:color w:val="FFFFFF"/>
                                      <w:szCs w:val="28"/>
                                      <w:lang w:val="cy-GB"/>
                                    </w:rPr>
                                    <w:t>Cliciwch i weld fersiynau mwy:</w:t>
                                  </w:r>
                                </w:p>
                                <w:p w14:paraId="06C625A6" w14:textId="77777777" w:rsidR="00A96F1C" w:rsidRDefault="00A96F1C" w:rsidP="00F42B0E">
                                  <w:pPr>
                                    <w:pStyle w:val="Heading1"/>
                                  </w:pPr>
                                </w:p>
                                <w:p w14:paraId="7A9F17BC" w14:textId="77777777" w:rsidR="00B67BDA" w:rsidRDefault="00B67BDA" w:rsidP="00F42B0E">
                                  <w:pPr>
                                    <w:pStyle w:val="Heading1"/>
                                    <w:rPr>
                                      <w:rFonts w:ascii="Century Gothic" w:eastAsia="Century Gothic" w:hAnsi="Century Gothic" w:cs="Times New Roman"/>
                                      <w:color w:val="FFFFFF"/>
                                      <w:szCs w:val="28"/>
                                      <w:lang w:val="cy-GB"/>
                                    </w:rPr>
                                  </w:pPr>
                                </w:p>
                                <w:p w14:paraId="445E7D9C" w14:textId="77777777" w:rsidR="00B67BDA" w:rsidRDefault="004A3E14" w:rsidP="00F42B0E">
                                  <w:pPr>
                                    <w:pStyle w:val="Heading1"/>
                                    <w:rPr>
                                      <w:rFonts w:ascii="Century Gothic" w:eastAsia="Century Gothic" w:hAnsi="Century Gothic" w:cs="Times New Roman"/>
                                      <w:color w:val="FFFFFF"/>
                                      <w:szCs w:val="28"/>
                                      <w:lang w:val="cy-GB"/>
                                    </w:rPr>
                                  </w:pPr>
                                  <w:r>
                                    <w:rPr>
                                      <w:noProof/>
                                    </w:rPr>
                                    <w:drawing>
                                      <wp:inline distT="0" distB="0" distL="0" distR="0" wp14:anchorId="2870E69C" wp14:editId="0E4BAE84">
                                        <wp:extent cx="1918335" cy="1623060"/>
                                        <wp:effectExtent l="0" t="0" r="5715" b="0"/>
                                        <wp:docPr id="947243785" name="Picture 47" descr="Disgrifiad a gynhyrchir yn awtomati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279222" name="Picture 47" descr="Diagram, engineering drawing&#10;&#10;Description automatically generated">
                                                  <a:hlinkClick r:id="rId28"/>
                                                </pic:cNvPr>
                                                <pic:cNvPicPr/>
                                              </pic:nvPicPr>
                                              <pic:blipFill>
                                                <a:blip r:embed="rId29">
                                                  <a:extLst>
                                                    <a:ext uri="{28A0092B-C50C-407E-A947-70E740481C1C}">
                                                      <a14:useLocalDpi xmlns:a14="http://schemas.microsoft.com/office/drawing/2010/main" val="0"/>
                                                    </a:ext>
                                                  </a:extLst>
                                                </a:blip>
                                                <a:stretch>
                                                  <a:fillRect/>
                                                </a:stretch>
                                              </pic:blipFill>
                                              <pic:spPr>
                                                <a:xfrm>
                                                  <a:off x="0" y="0"/>
                                                  <a:ext cx="1918335" cy="1623060"/>
                                                </a:xfrm>
                                                <a:prstGeom prst="rect">
                                                  <a:avLst/>
                                                </a:prstGeom>
                                              </pic:spPr>
                                            </pic:pic>
                                          </a:graphicData>
                                        </a:graphic>
                                      </wp:inline>
                                    </w:drawing>
                                  </w:r>
                                </w:p>
                                <w:p w14:paraId="78059C51" w14:textId="77777777" w:rsidR="00A96F1C" w:rsidRPr="00322486" w:rsidRDefault="004A3E14" w:rsidP="00F42B0E">
                                  <w:pPr>
                                    <w:pStyle w:val="Heading1"/>
                                    <w:rPr>
                                      <w:rFonts w:asciiTheme="minorHAnsi" w:eastAsiaTheme="minorEastAsia" w:hAnsiTheme="minorHAnsi" w:cstheme="minorBidi"/>
                                      <w:bCs w:val="0"/>
                                      <w:sz w:val="22"/>
                                      <w:szCs w:val="22"/>
                                    </w:rPr>
                                  </w:pPr>
                                  <w:r>
                                    <w:rPr>
                                      <w:rFonts w:ascii="Century Gothic" w:eastAsia="Century Gothic" w:hAnsi="Century Gothic" w:cs="Times New Roman"/>
                                      <w:color w:val="FFFFFF"/>
                                      <w:szCs w:val="28"/>
                                      <w:lang w:val="cy-GB"/>
                                    </w:rPr>
                                    <w:t xml:space="preserve"> </w:t>
                                  </w:r>
                                  <w:r>
                                    <w:rPr>
                                      <w:rFonts w:ascii="Century Gothic" w:eastAsia="Century Gothic" w:hAnsi="Century Gothic" w:cs="Arial"/>
                                      <w:color w:val="FFFFFF"/>
                                      <w:sz w:val="22"/>
                                      <w:szCs w:val="22"/>
                                      <w:lang w:val="cy-GB"/>
                                    </w:rPr>
                                    <w:t>Y Blaenolwg</w:t>
                                  </w:r>
                                </w:p>
                                <w:p w14:paraId="0A4AB6AE" w14:textId="77777777" w:rsidR="00A96F1C" w:rsidRDefault="00A96F1C" w:rsidP="00F42B0E"/>
                                <w:tbl>
                                  <w:tblPr>
                                    <w:tblStyle w:val="TableGrid"/>
                                    <w:tblW w:w="0" w:type="auto"/>
                                    <w:tblLook w:val="04A0" w:firstRow="1" w:lastRow="0" w:firstColumn="1" w:lastColumn="0" w:noHBand="0" w:noVBand="1"/>
                                  </w:tblPr>
                                  <w:tblGrid>
                                    <w:gridCol w:w="1213"/>
                                    <w:gridCol w:w="966"/>
                                    <w:gridCol w:w="1056"/>
                                  </w:tblGrid>
                                  <w:tr w:rsidR="00B67BDA" w14:paraId="64F55510" w14:textId="77777777" w:rsidTr="00322486">
                                    <w:tc>
                                      <w:tcPr>
                                        <w:tcW w:w="1008" w:type="dxa"/>
                                      </w:tcPr>
                                      <w:p w14:paraId="6F4EF05F" w14:textId="77777777" w:rsidR="00A96F1C" w:rsidRDefault="00A96F1C" w:rsidP="00F42B0E"/>
                                      <w:p w14:paraId="4268716F" w14:textId="77777777" w:rsidR="00B67BDA" w:rsidRDefault="00B67BDA" w:rsidP="00F42B0E">
                                        <w:pPr>
                                          <w:rPr>
                                            <w:rFonts w:ascii="Century Gothic" w:eastAsia="Century Gothic" w:hAnsi="Century Gothic" w:cs="Arial"/>
                                            <w:color w:val="FFFFFF"/>
                                            <w:lang w:val="cy-GB"/>
                                          </w:rPr>
                                        </w:pPr>
                                      </w:p>
                                      <w:p w14:paraId="3BD49228" w14:textId="77777777" w:rsidR="00B67BDA" w:rsidRDefault="004A3E14" w:rsidP="00F42B0E">
                                        <w:pPr>
                                          <w:rPr>
                                            <w:rFonts w:ascii="Century Gothic" w:eastAsia="Century Gothic" w:hAnsi="Century Gothic" w:cs="Arial"/>
                                            <w:color w:val="FFFFFF"/>
                                            <w:lang w:val="cy-GB"/>
                                          </w:rPr>
                                        </w:pPr>
                                        <w:r>
                                          <w:rPr>
                                            <w:noProof/>
                                          </w:rPr>
                                          <w:drawing>
                                            <wp:inline distT="0" distB="0" distL="0" distR="0" wp14:anchorId="0872A824" wp14:editId="31A92AAC">
                                              <wp:extent cx="633560" cy="387350"/>
                                              <wp:effectExtent l="0" t="0" r="0" b="0"/>
                                              <wp:docPr id="1542942387" name="Picture 48" descr="Description automatically generated">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205970" name="Picture 48" descr="A picture containing text, building&#10;&#10;Description automatically generated">
                                                        <a:hlinkClick r:id="rId30"/>
                                                      </pic:cNvPr>
                                                      <pic:cNvPicPr/>
                                                    </pic:nvPicPr>
                                                    <pic:blipFill>
                                                      <a:blip r:embed="rId31">
                                                        <a:extLst>
                                                          <a:ext uri="{28A0092B-C50C-407E-A947-70E740481C1C}">
                                                            <a14:useLocalDpi xmlns:a14="http://schemas.microsoft.com/office/drawing/2010/main" val="0"/>
                                                          </a:ext>
                                                        </a:extLst>
                                                      </a:blip>
                                                      <a:stretch>
                                                        <a:fillRect/>
                                                      </a:stretch>
                                                    </pic:blipFill>
                                                    <pic:spPr>
                                                      <a:xfrm>
                                                        <a:off x="0" y="0"/>
                                                        <a:ext cx="678090" cy="414575"/>
                                                      </a:xfrm>
                                                      <a:prstGeom prst="rect">
                                                        <a:avLst/>
                                                      </a:prstGeom>
                                                    </pic:spPr>
                                                  </pic:pic>
                                                </a:graphicData>
                                              </a:graphic>
                                            </wp:inline>
                                          </w:drawing>
                                        </w:r>
                                      </w:p>
                                    </w:tc>
                                    <w:tc>
                                      <w:tcPr>
                                        <w:tcW w:w="1009" w:type="dxa"/>
                                      </w:tcPr>
                                      <w:p w14:paraId="64F7D269" w14:textId="77777777" w:rsidR="00A96F1C" w:rsidRDefault="00A96F1C" w:rsidP="00F42B0E"/>
                                      <w:p w14:paraId="124FE3BC" w14:textId="77777777" w:rsidR="00B67BDA" w:rsidRDefault="00B67BDA" w:rsidP="00F42B0E">
                                        <w:pPr>
                                          <w:rPr>
                                            <w:rFonts w:ascii="Century Gothic" w:eastAsia="Century Gothic" w:hAnsi="Century Gothic" w:cs="Arial"/>
                                            <w:color w:val="FFFFFF"/>
                                            <w:lang w:val="cy-GB"/>
                                          </w:rPr>
                                        </w:pPr>
                                      </w:p>
                                      <w:p w14:paraId="1DE051C1" w14:textId="77777777" w:rsidR="00B67BDA" w:rsidRDefault="004A3E14" w:rsidP="00F42B0E">
                                        <w:pPr>
                                          <w:rPr>
                                            <w:rFonts w:ascii="Century Gothic" w:eastAsia="Century Gothic" w:hAnsi="Century Gothic" w:cs="Arial"/>
                                            <w:color w:val="FFFFFF"/>
                                            <w:lang w:val="cy-GB"/>
                                          </w:rPr>
                                        </w:pPr>
                                        <w:r>
                                          <w:rPr>
                                            <w:noProof/>
                                          </w:rPr>
                                          <w:drawing>
                                            <wp:inline distT="0" distB="0" distL="0" distR="0" wp14:anchorId="41D6C7CD" wp14:editId="67BBC99A">
                                              <wp:extent cx="476250" cy="429114"/>
                                              <wp:effectExtent l="0" t="0" r="0" b="9525"/>
                                              <wp:docPr id="1893473686" name="Picture 49" descr="Description automatically generated">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189600" name="Picture 49" descr="A picture containing text, building&#10;&#10;Description automatically generated">
                                                        <a:hlinkClick r:id="rId30"/>
                                                      </pic:cNvPr>
                                                      <pic:cNvPicPr/>
                                                    </pic:nvPicPr>
                                                    <pic:blipFill>
                                                      <a:blip r:embed="rId32">
                                                        <a:extLst>
                                                          <a:ext uri="{28A0092B-C50C-407E-A947-70E740481C1C}">
                                                            <a14:useLocalDpi xmlns:a14="http://schemas.microsoft.com/office/drawing/2010/main" val="0"/>
                                                          </a:ext>
                                                        </a:extLst>
                                                      </a:blip>
                                                      <a:stretch>
                                                        <a:fillRect/>
                                                      </a:stretch>
                                                    </pic:blipFill>
                                                    <pic:spPr>
                                                      <a:xfrm>
                                                        <a:off x="0" y="0"/>
                                                        <a:ext cx="518631" cy="467301"/>
                                                      </a:xfrm>
                                                      <a:prstGeom prst="rect">
                                                        <a:avLst/>
                                                      </a:prstGeom>
                                                    </pic:spPr>
                                                  </pic:pic>
                                                </a:graphicData>
                                              </a:graphic>
                                            </wp:inline>
                                          </w:drawing>
                                        </w:r>
                                      </w:p>
                                    </w:tc>
                                    <w:tc>
                                      <w:tcPr>
                                        <w:tcW w:w="1009" w:type="dxa"/>
                                      </w:tcPr>
                                      <w:p w14:paraId="41AD2444" w14:textId="77777777" w:rsidR="00A96F1C" w:rsidRDefault="00A96F1C" w:rsidP="00F42B0E"/>
                                      <w:p w14:paraId="2A5525A9" w14:textId="77777777" w:rsidR="00B67BDA" w:rsidRDefault="00B67BDA" w:rsidP="00F42B0E">
                                        <w:pPr>
                                          <w:rPr>
                                            <w:rFonts w:ascii="Century Gothic" w:eastAsia="Century Gothic" w:hAnsi="Century Gothic" w:cs="Arial"/>
                                            <w:color w:val="FFFFFF"/>
                                            <w:lang w:val="cy-GB"/>
                                          </w:rPr>
                                        </w:pPr>
                                      </w:p>
                                      <w:p w14:paraId="1F929FE2" w14:textId="77777777" w:rsidR="00B67BDA" w:rsidRDefault="004A3E14" w:rsidP="00F42B0E">
                                        <w:pPr>
                                          <w:rPr>
                                            <w:rFonts w:ascii="Century Gothic" w:eastAsia="Century Gothic" w:hAnsi="Century Gothic" w:cs="Arial"/>
                                            <w:color w:val="FFFFFF"/>
                                            <w:lang w:val="cy-GB"/>
                                          </w:rPr>
                                        </w:pPr>
                                        <w:r>
                                          <w:rPr>
                                            <w:noProof/>
                                          </w:rPr>
                                          <w:drawing>
                                            <wp:inline distT="0" distB="0" distL="0" distR="0" wp14:anchorId="2A3219C0" wp14:editId="5F129771">
                                              <wp:extent cx="524406" cy="395605"/>
                                              <wp:effectExtent l="0" t="0" r="9525" b="4445"/>
                                              <wp:docPr id="67952346" name="Picture 50" descr="Description automatically generated">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766524" name="Picture 50" descr="Diagram&#10;&#10;Description automatically generated">
                                                        <a:hlinkClick r:id="rId30"/>
                                                      </pic:cNvPr>
                                                      <pic:cNvPicPr/>
                                                    </pic:nvPicPr>
                                                    <pic:blipFill>
                                                      <a:blip r:embed="rId33">
                                                        <a:extLst>
                                                          <a:ext uri="{28A0092B-C50C-407E-A947-70E740481C1C}">
                                                            <a14:useLocalDpi xmlns:a14="http://schemas.microsoft.com/office/drawing/2010/main" val="0"/>
                                                          </a:ext>
                                                        </a:extLst>
                                                      </a:blip>
                                                      <a:stretch>
                                                        <a:fillRect/>
                                                      </a:stretch>
                                                    </pic:blipFill>
                                                    <pic:spPr>
                                                      <a:xfrm>
                                                        <a:off x="0" y="0"/>
                                                        <a:ext cx="537706" cy="405639"/>
                                                      </a:xfrm>
                                                      <a:prstGeom prst="rect">
                                                        <a:avLst/>
                                                      </a:prstGeom>
                                                    </pic:spPr>
                                                  </pic:pic>
                                                </a:graphicData>
                                              </a:graphic>
                                            </wp:inline>
                                          </w:drawing>
                                        </w:r>
                                      </w:p>
                                    </w:tc>
                                  </w:tr>
                                </w:tbl>
                                <w:p w14:paraId="570C729F" w14:textId="77777777" w:rsidR="00A96F1C" w:rsidRPr="00322486" w:rsidRDefault="004A3E14" w:rsidP="00F42B0E">
                                  <w:pPr>
                                    <w:rPr>
                                      <w:color w:val="FFFFFF" w:themeColor="background1"/>
                                    </w:rPr>
                                  </w:pPr>
                                  <w:r>
                                    <w:rPr>
                                      <w:rFonts w:ascii="Century Gothic" w:eastAsia="Century Gothic" w:hAnsi="Century Gothic" w:cs="Arial"/>
                                      <w:color w:val="FFFFFF"/>
                                      <w:lang w:val="cy-GB"/>
                                    </w:rPr>
                                    <w:t>Golygon Eraill</w:t>
                                  </w:r>
                                </w:p>
                                <w:p w14:paraId="13962F95" w14:textId="77777777" w:rsidR="00A96F1C" w:rsidRDefault="004A3E14" w:rsidP="00F42B0E">
                                  <w:pPr>
                                    <w:pStyle w:val="Heading1"/>
                                  </w:pPr>
                                  <w:r w:rsidRPr="00426F60">
                                    <w:t xml:space="preserve"> </w:t>
                                  </w:r>
                                </w:p>
                                <w:tbl>
                                  <w:tblPr>
                                    <w:tblStyle w:val="TableGrid"/>
                                    <w:tblW w:w="0" w:type="auto"/>
                                    <w:tblLook w:val="04A0" w:firstRow="1" w:lastRow="0" w:firstColumn="1" w:lastColumn="0" w:noHBand="0" w:noVBand="1"/>
                                  </w:tblPr>
                                  <w:tblGrid>
                                    <w:gridCol w:w="1546"/>
                                    <w:gridCol w:w="1657"/>
                                  </w:tblGrid>
                                  <w:tr w:rsidR="00B67BDA" w14:paraId="0DFF920E" w14:textId="77777777" w:rsidTr="00322486">
                                    <w:tc>
                                      <w:tcPr>
                                        <w:tcW w:w="1513" w:type="dxa"/>
                                      </w:tcPr>
                                      <w:p w14:paraId="03AC173D" w14:textId="77777777" w:rsidR="00A96F1C" w:rsidRDefault="00A96F1C" w:rsidP="00322486"/>
                                      <w:p w14:paraId="7C0423CC" w14:textId="77777777" w:rsidR="00B67BDA" w:rsidRDefault="00B67BDA" w:rsidP="00322486">
                                        <w:pPr>
                                          <w:rPr>
                                            <w:rFonts w:ascii="Century Gothic" w:eastAsia="Century Gothic" w:hAnsi="Century Gothic" w:cs="Arial"/>
                                            <w:color w:val="FFFFFF"/>
                                            <w:lang w:val="cy-GB"/>
                                          </w:rPr>
                                        </w:pPr>
                                      </w:p>
                                      <w:p w14:paraId="45DE427E" w14:textId="77777777" w:rsidR="00B67BDA" w:rsidRDefault="004A3E14" w:rsidP="00322486">
                                        <w:pPr>
                                          <w:rPr>
                                            <w:rFonts w:ascii="Century Gothic" w:eastAsia="Century Gothic" w:hAnsi="Century Gothic" w:cs="Arial"/>
                                            <w:color w:val="FFFFFF"/>
                                            <w:lang w:val="cy-GB"/>
                                          </w:rPr>
                                        </w:pPr>
                                        <w:r>
                                          <w:rPr>
                                            <w:noProof/>
                                          </w:rPr>
                                          <w:drawing>
                                            <wp:inline distT="0" distB="0" distL="0" distR="0" wp14:anchorId="6748A8D5" wp14:editId="6981EAF6">
                                              <wp:extent cx="844550" cy="1168280"/>
                                              <wp:effectExtent l="0" t="0" r="0" b="0"/>
                                              <wp:docPr id="1790307867" name="Picture 54" descr="Disgrifiad a gynhyrchir yn awtomati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80617" name="Picture 54" descr="Diagram, engineering drawing&#10;&#10;Description automatically generated">
                                                        <a:hlinkClick r:id="rId34"/>
                                                      </pic:cNvPr>
                                                      <pic:cNvPicPr/>
                                                    </pic:nvPicPr>
                                                    <pic:blipFill>
                                                      <a:blip r:embed="rId35">
                                                        <a:extLst>
                                                          <a:ext uri="{28A0092B-C50C-407E-A947-70E740481C1C}">
                                                            <a14:useLocalDpi xmlns:a14="http://schemas.microsoft.com/office/drawing/2010/main" val="0"/>
                                                          </a:ext>
                                                        </a:extLst>
                                                      </a:blip>
                                                      <a:stretch>
                                                        <a:fillRect/>
                                                      </a:stretch>
                                                    </pic:blipFill>
                                                    <pic:spPr>
                                                      <a:xfrm>
                                                        <a:off x="0" y="0"/>
                                                        <a:ext cx="877793" cy="1214265"/>
                                                      </a:xfrm>
                                                      <a:prstGeom prst="rect">
                                                        <a:avLst/>
                                                      </a:prstGeom>
                                                    </pic:spPr>
                                                  </pic:pic>
                                                </a:graphicData>
                                              </a:graphic>
                                            </wp:inline>
                                          </w:drawing>
                                        </w:r>
                                      </w:p>
                                    </w:tc>
                                    <w:tc>
                                      <w:tcPr>
                                        <w:tcW w:w="1513" w:type="dxa"/>
                                      </w:tcPr>
                                      <w:p w14:paraId="7AA9BF80" w14:textId="77777777" w:rsidR="00A96F1C" w:rsidRDefault="00A96F1C" w:rsidP="00322486"/>
                                      <w:p w14:paraId="5D2488A2" w14:textId="77777777" w:rsidR="00B67BDA" w:rsidRDefault="00B67BDA" w:rsidP="00322486">
                                        <w:pPr>
                                          <w:rPr>
                                            <w:rFonts w:ascii="Century Gothic" w:eastAsia="Century Gothic" w:hAnsi="Century Gothic" w:cs="Arial"/>
                                            <w:color w:val="FFFFFF"/>
                                            <w:lang w:val="cy-GB"/>
                                          </w:rPr>
                                        </w:pPr>
                                      </w:p>
                                      <w:p w14:paraId="5D9AA7DC" w14:textId="77777777" w:rsidR="00B67BDA" w:rsidRDefault="004A3E14" w:rsidP="00322486">
                                        <w:pPr>
                                          <w:rPr>
                                            <w:rFonts w:ascii="Century Gothic" w:eastAsia="Century Gothic" w:hAnsi="Century Gothic" w:cs="Arial"/>
                                            <w:color w:val="FFFFFF"/>
                                            <w:lang w:val="cy-GB"/>
                                          </w:rPr>
                                        </w:pPr>
                                        <w:r>
                                          <w:rPr>
                                            <w:noProof/>
                                          </w:rPr>
                                          <w:drawing>
                                            <wp:inline distT="0" distB="0" distL="0" distR="0" wp14:anchorId="381FDBAD" wp14:editId="393B3C70">
                                              <wp:extent cx="915035" cy="1193089"/>
                                              <wp:effectExtent l="0" t="0" r="0" b="7620"/>
                                              <wp:docPr id="2042154120" name="Picture 52" descr="Disgrifiad a gynhyrchir yn awtomati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733270" name="Picture 52" descr="Diagram, engineering drawing&#10;&#10;Description automatically generated">
                                                        <a:hlinkClick r:id="rId34"/>
                                                      </pic:cNvPr>
                                                      <pic:cNvPicPr/>
                                                    </pic:nvPicPr>
                                                    <pic:blipFill>
                                                      <a:blip r:embed="rId36">
                                                        <a:extLst>
                                                          <a:ext uri="{28A0092B-C50C-407E-A947-70E740481C1C}">
                                                            <a14:useLocalDpi xmlns:a14="http://schemas.microsoft.com/office/drawing/2010/main" val="0"/>
                                                          </a:ext>
                                                        </a:extLst>
                                                      </a:blip>
                                                      <a:stretch>
                                                        <a:fillRect/>
                                                      </a:stretch>
                                                    </pic:blipFill>
                                                    <pic:spPr>
                                                      <a:xfrm>
                                                        <a:off x="0" y="0"/>
                                                        <a:ext cx="936605" cy="1221214"/>
                                                      </a:xfrm>
                                                      <a:prstGeom prst="rect">
                                                        <a:avLst/>
                                                      </a:prstGeom>
                                                    </pic:spPr>
                                                  </pic:pic>
                                                </a:graphicData>
                                              </a:graphic>
                                            </wp:inline>
                                          </w:drawing>
                                        </w:r>
                                      </w:p>
                                    </w:tc>
                                  </w:tr>
                                </w:tbl>
                                <w:p w14:paraId="11268A2D" w14:textId="77777777" w:rsidR="00A96F1C" w:rsidRPr="00322486" w:rsidRDefault="004A3E14" w:rsidP="00322486">
                                  <w:pPr>
                                    <w:rPr>
                                      <w:color w:val="FFFFFF" w:themeColor="background1"/>
                                    </w:rPr>
                                  </w:pPr>
                                  <w:r>
                                    <w:rPr>
                                      <w:rFonts w:ascii="Century Gothic" w:eastAsia="Century Gothic" w:hAnsi="Century Gothic" w:cs="Arial"/>
                                      <w:color w:val="FFFFFF"/>
                                      <w:lang w:val="cy-GB"/>
                                    </w:rPr>
                                    <w:t>Cynlluniau Llawr</w:t>
                                  </w:r>
                                </w:p>
                                <w:p w14:paraId="0E8F9F5E" w14:textId="77777777" w:rsidR="00A96F1C" w:rsidRPr="00322486" w:rsidRDefault="00A96F1C" w:rsidP="00322486"/>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wps:bodyPr>
                          </wps:wsp>
                        </a:graphicData>
                      </a:graphic>
                    </wp:inline>
                  </w:drawing>
                </mc:Choice>
                <mc:Fallback>
                  <w:pict>
                    <v:shape w14:anchorId="4CD6214D" id="Text Box 46" o:spid="_x0000_s1045" type="#_x0000_t202" alt="Text box to enter sidebar content" style="width:165.45pt;height:54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" filled="f" stroked="f">
                      <v:textbox inset=",28.8pt">
                        <w:txbxContent>
                          <w:p w14:paraId="32231415" w14:textId="77777777" w:rsidR="00A96F1C" w:rsidRDefault="004A3E14" w:rsidP="00F42B0E">
                            <w:pPr>
                              <w:pStyle w:val="Heading1"/>
                            </w:pPr>
                            <w:r>
                              <w:rPr>
                                <w:rFonts w:ascii="Century Gothic" w:eastAsia="Century Gothic" w:hAnsi="Century Gothic" w:cs="Times New Roman"/>
                                <w:color w:val="FFFFFF"/>
                                <w:szCs w:val="28"/>
                                <w:lang w:val="cy-GB"/>
                              </w:rPr>
                              <w:t>Cliciwch i weld fersiynau mwy:</w:t>
                            </w:r>
                          </w:p>
                          <w:p w14:paraId="06C625A6" w14:textId="77777777" w:rsidR="00A96F1C" w:rsidRDefault="00A96F1C" w:rsidP="00F42B0E">
                            <w:pPr>
                              <w:pStyle w:val="Heading1"/>
                            </w:pPr>
                          </w:p>
                          <w:p w14:paraId="7A9F17BC" w14:textId="77777777" w:rsidR="00B67BDA" w:rsidRDefault="00B67BDA" w:rsidP="00F42B0E">
                            <w:pPr>
                              <w:pStyle w:val="Heading1"/>
                              <w:rPr>
                                <w:rFonts w:ascii="Century Gothic" w:eastAsia="Century Gothic" w:hAnsi="Century Gothic" w:cs="Times New Roman"/>
                                <w:color w:val="FFFFFF"/>
                                <w:szCs w:val="28"/>
                                <w:lang w:val="cy-GB"/>
                              </w:rPr>
                            </w:pPr>
                          </w:p>
                          <w:p w14:paraId="445E7D9C" w14:textId="77777777" w:rsidR="00B67BDA" w:rsidRDefault="004A3E14" w:rsidP="00F42B0E">
                            <w:pPr>
                              <w:pStyle w:val="Heading1"/>
                              <w:rPr>
                                <w:rFonts w:ascii="Century Gothic" w:eastAsia="Century Gothic" w:hAnsi="Century Gothic" w:cs="Times New Roman"/>
                                <w:color w:val="FFFFFF"/>
                                <w:szCs w:val="28"/>
                                <w:lang w:val="cy-GB"/>
                              </w:rPr>
                            </w:pPr>
                            <w:r>
                              <w:rPr>
                                <w:noProof/>
                              </w:rPr>
                              <w:drawing>
                                <wp:inline distT="0" distB="0" distL="0" distR="0" wp14:anchorId="2870E69C" wp14:editId="0E4BAE84">
                                  <wp:extent cx="1918335" cy="1623060"/>
                                  <wp:effectExtent l="0" t="0" r="5715" b="0"/>
                                  <wp:docPr id="947243785" name="Picture 47" descr="Disgrifiad a gynhyrchir yn awtomati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279222" name="Picture 47" descr="Diagram, engineering drawing&#10;&#10;Description automatically generated">
                                            <a:hlinkClick r:id="rId28"/>
                                          </pic:cNvPr>
                                          <pic:cNvPicPr/>
                                        </pic:nvPicPr>
                                        <pic:blipFill>
                                          <a:blip r:embed="rId29">
                                            <a:extLst>
                                              <a:ext uri="{28A0092B-C50C-407E-A947-70E740481C1C}">
                                                <a14:useLocalDpi xmlns:a14="http://schemas.microsoft.com/office/drawing/2010/main" val="0"/>
                                              </a:ext>
                                            </a:extLst>
                                          </a:blip>
                                          <a:stretch>
                                            <a:fillRect/>
                                          </a:stretch>
                                        </pic:blipFill>
                                        <pic:spPr>
                                          <a:xfrm>
                                            <a:off x="0" y="0"/>
                                            <a:ext cx="1918335" cy="1623060"/>
                                          </a:xfrm>
                                          <a:prstGeom prst="rect">
                                            <a:avLst/>
                                          </a:prstGeom>
                                        </pic:spPr>
                                      </pic:pic>
                                    </a:graphicData>
                                  </a:graphic>
                                </wp:inline>
                              </w:drawing>
                            </w:r>
                          </w:p>
                          <w:p w14:paraId="78059C51" w14:textId="77777777" w:rsidR="00A96F1C" w:rsidRPr="00322486" w:rsidRDefault="004A3E14" w:rsidP="00F42B0E">
                            <w:pPr>
                              <w:pStyle w:val="Heading1"/>
                              <w:rPr>
                                <w:rFonts w:asciiTheme="minorHAnsi" w:eastAsiaTheme="minorEastAsia" w:hAnsiTheme="minorHAnsi" w:cstheme="minorBidi"/>
                                <w:bCs w:val="0"/>
                                <w:sz w:val="22"/>
                                <w:szCs w:val="22"/>
                              </w:rPr>
                            </w:pPr>
                            <w:r>
                              <w:rPr>
                                <w:rFonts w:ascii="Century Gothic" w:eastAsia="Century Gothic" w:hAnsi="Century Gothic" w:cs="Times New Roman"/>
                                <w:color w:val="FFFFFF"/>
                                <w:szCs w:val="28"/>
                                <w:lang w:val="cy-GB"/>
                              </w:rPr>
                              <w:t xml:space="preserve"> </w:t>
                            </w:r>
                            <w:r>
                              <w:rPr>
                                <w:rFonts w:ascii="Century Gothic" w:eastAsia="Century Gothic" w:hAnsi="Century Gothic" w:cs="Arial"/>
                                <w:color w:val="FFFFFF"/>
                                <w:sz w:val="22"/>
                                <w:szCs w:val="22"/>
                                <w:lang w:val="cy-GB"/>
                              </w:rPr>
                              <w:t>Y Blaenolwg</w:t>
                            </w:r>
                          </w:p>
                          <w:p w14:paraId="0A4AB6AE" w14:textId="77777777" w:rsidR="00A96F1C" w:rsidRDefault="00A96F1C" w:rsidP="00F42B0E"/>
                          <w:tbl>
                            <w:tblPr>
                              <w:tblStyle w:val="TableGrid"/>
                              <w:tblW w:w="0" w:type="auto"/>
                              <w:tblLook w:val="04A0" w:firstRow="1" w:lastRow="0" w:firstColumn="1" w:lastColumn="0" w:noHBand="0" w:noVBand="1"/>
                            </w:tblPr>
                            <w:tblGrid>
                              <w:gridCol w:w="1213"/>
                              <w:gridCol w:w="966"/>
                              <w:gridCol w:w="1056"/>
                            </w:tblGrid>
                            <w:tr w:rsidR="00B67BDA" w14:paraId="64F55510" w14:textId="77777777" w:rsidTr="00322486">
                              <w:tc>
                                <w:tcPr>
                                  <w:tcW w:w="1008" w:type="dxa"/>
                                </w:tcPr>
                                <w:p w14:paraId="6F4EF05F" w14:textId="77777777" w:rsidR="00A96F1C" w:rsidRDefault="00A96F1C" w:rsidP="00F42B0E"/>
                                <w:p w14:paraId="4268716F" w14:textId="77777777" w:rsidR="00B67BDA" w:rsidRDefault="00B67BDA" w:rsidP="00F42B0E">
                                  <w:pPr>
                                    <w:rPr>
                                      <w:rFonts w:ascii="Century Gothic" w:eastAsia="Century Gothic" w:hAnsi="Century Gothic" w:cs="Arial"/>
                                      <w:color w:val="FFFFFF"/>
                                      <w:lang w:val="cy-GB"/>
                                    </w:rPr>
                                  </w:pPr>
                                </w:p>
                                <w:p w14:paraId="3BD49228" w14:textId="77777777" w:rsidR="00B67BDA" w:rsidRDefault="004A3E14" w:rsidP="00F42B0E">
                                  <w:pPr>
                                    <w:rPr>
                                      <w:rFonts w:ascii="Century Gothic" w:eastAsia="Century Gothic" w:hAnsi="Century Gothic" w:cs="Arial"/>
                                      <w:color w:val="FFFFFF"/>
                                      <w:lang w:val="cy-GB"/>
                                    </w:rPr>
                                  </w:pPr>
                                  <w:r>
                                    <w:rPr>
                                      <w:noProof/>
                                    </w:rPr>
                                    <w:drawing>
                                      <wp:inline distT="0" distB="0" distL="0" distR="0" wp14:anchorId="0872A824" wp14:editId="31A92AAC">
                                        <wp:extent cx="633560" cy="387350"/>
                                        <wp:effectExtent l="0" t="0" r="0" b="0"/>
                                        <wp:docPr id="1542942387" name="Picture 48" descr="Description automatically generated">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205970" name="Picture 48" descr="A picture containing text, building&#10;&#10;Description automatically generated">
                                                  <a:hlinkClick r:id="rId30"/>
                                                </pic:cNvPr>
                                                <pic:cNvPicPr/>
                                              </pic:nvPicPr>
                                              <pic:blipFill>
                                                <a:blip r:embed="rId31">
                                                  <a:extLst>
                                                    <a:ext uri="{28A0092B-C50C-407E-A947-70E740481C1C}">
                                                      <a14:useLocalDpi xmlns:a14="http://schemas.microsoft.com/office/drawing/2010/main" val="0"/>
                                                    </a:ext>
                                                  </a:extLst>
                                                </a:blip>
                                                <a:stretch>
                                                  <a:fillRect/>
                                                </a:stretch>
                                              </pic:blipFill>
                                              <pic:spPr>
                                                <a:xfrm>
                                                  <a:off x="0" y="0"/>
                                                  <a:ext cx="678090" cy="414575"/>
                                                </a:xfrm>
                                                <a:prstGeom prst="rect">
                                                  <a:avLst/>
                                                </a:prstGeom>
                                              </pic:spPr>
                                            </pic:pic>
                                          </a:graphicData>
                                        </a:graphic>
                                      </wp:inline>
                                    </w:drawing>
                                  </w:r>
                                </w:p>
                              </w:tc>
                              <w:tc>
                                <w:tcPr>
                                  <w:tcW w:w="1009" w:type="dxa"/>
                                </w:tcPr>
                                <w:p w14:paraId="64F7D269" w14:textId="77777777" w:rsidR="00A96F1C" w:rsidRDefault="00A96F1C" w:rsidP="00F42B0E"/>
                                <w:p w14:paraId="124FE3BC" w14:textId="77777777" w:rsidR="00B67BDA" w:rsidRDefault="00B67BDA" w:rsidP="00F42B0E">
                                  <w:pPr>
                                    <w:rPr>
                                      <w:rFonts w:ascii="Century Gothic" w:eastAsia="Century Gothic" w:hAnsi="Century Gothic" w:cs="Arial"/>
                                      <w:color w:val="FFFFFF"/>
                                      <w:lang w:val="cy-GB"/>
                                    </w:rPr>
                                  </w:pPr>
                                </w:p>
                                <w:p w14:paraId="1DE051C1" w14:textId="77777777" w:rsidR="00B67BDA" w:rsidRDefault="004A3E14" w:rsidP="00F42B0E">
                                  <w:pPr>
                                    <w:rPr>
                                      <w:rFonts w:ascii="Century Gothic" w:eastAsia="Century Gothic" w:hAnsi="Century Gothic" w:cs="Arial"/>
                                      <w:color w:val="FFFFFF"/>
                                      <w:lang w:val="cy-GB"/>
                                    </w:rPr>
                                  </w:pPr>
                                  <w:r>
                                    <w:rPr>
                                      <w:noProof/>
                                    </w:rPr>
                                    <w:drawing>
                                      <wp:inline distT="0" distB="0" distL="0" distR="0" wp14:anchorId="41D6C7CD" wp14:editId="67BBC99A">
                                        <wp:extent cx="476250" cy="429114"/>
                                        <wp:effectExtent l="0" t="0" r="0" b="9525"/>
                                        <wp:docPr id="1893473686" name="Picture 49" descr="Description automatically generated">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189600" name="Picture 49" descr="A picture containing text, building&#10;&#10;Description automatically generated">
                                                  <a:hlinkClick r:id="rId30"/>
                                                </pic:cNvPr>
                                                <pic:cNvPicPr/>
                                              </pic:nvPicPr>
                                              <pic:blipFill>
                                                <a:blip r:embed="rId32">
                                                  <a:extLst>
                                                    <a:ext uri="{28A0092B-C50C-407E-A947-70E740481C1C}">
                                                      <a14:useLocalDpi xmlns:a14="http://schemas.microsoft.com/office/drawing/2010/main" val="0"/>
                                                    </a:ext>
                                                  </a:extLst>
                                                </a:blip>
                                                <a:stretch>
                                                  <a:fillRect/>
                                                </a:stretch>
                                              </pic:blipFill>
                                              <pic:spPr>
                                                <a:xfrm>
                                                  <a:off x="0" y="0"/>
                                                  <a:ext cx="518631" cy="467301"/>
                                                </a:xfrm>
                                                <a:prstGeom prst="rect">
                                                  <a:avLst/>
                                                </a:prstGeom>
                                              </pic:spPr>
                                            </pic:pic>
                                          </a:graphicData>
                                        </a:graphic>
                                      </wp:inline>
                                    </w:drawing>
                                  </w:r>
                                </w:p>
                              </w:tc>
                              <w:tc>
                                <w:tcPr>
                                  <w:tcW w:w="1009" w:type="dxa"/>
                                </w:tcPr>
                                <w:p w14:paraId="41AD2444" w14:textId="77777777" w:rsidR="00A96F1C" w:rsidRDefault="00A96F1C" w:rsidP="00F42B0E"/>
                                <w:p w14:paraId="2A5525A9" w14:textId="77777777" w:rsidR="00B67BDA" w:rsidRDefault="00B67BDA" w:rsidP="00F42B0E">
                                  <w:pPr>
                                    <w:rPr>
                                      <w:rFonts w:ascii="Century Gothic" w:eastAsia="Century Gothic" w:hAnsi="Century Gothic" w:cs="Arial"/>
                                      <w:color w:val="FFFFFF"/>
                                      <w:lang w:val="cy-GB"/>
                                    </w:rPr>
                                  </w:pPr>
                                </w:p>
                                <w:p w14:paraId="1F929FE2" w14:textId="77777777" w:rsidR="00B67BDA" w:rsidRDefault="004A3E14" w:rsidP="00F42B0E">
                                  <w:pPr>
                                    <w:rPr>
                                      <w:rFonts w:ascii="Century Gothic" w:eastAsia="Century Gothic" w:hAnsi="Century Gothic" w:cs="Arial"/>
                                      <w:color w:val="FFFFFF"/>
                                      <w:lang w:val="cy-GB"/>
                                    </w:rPr>
                                  </w:pPr>
                                  <w:r>
                                    <w:rPr>
                                      <w:noProof/>
                                    </w:rPr>
                                    <w:drawing>
                                      <wp:inline distT="0" distB="0" distL="0" distR="0" wp14:anchorId="2A3219C0" wp14:editId="5F129771">
                                        <wp:extent cx="524406" cy="395605"/>
                                        <wp:effectExtent l="0" t="0" r="9525" b="4445"/>
                                        <wp:docPr id="67952346" name="Picture 50" descr="Description automatically generated">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766524" name="Picture 50" descr="Diagram&#10;&#10;Description automatically generated">
                                                  <a:hlinkClick r:id="rId30"/>
                                                </pic:cNvPr>
                                                <pic:cNvPicPr/>
                                              </pic:nvPicPr>
                                              <pic:blipFill>
                                                <a:blip r:embed="rId33">
                                                  <a:extLst>
                                                    <a:ext uri="{28A0092B-C50C-407E-A947-70E740481C1C}">
                                                      <a14:useLocalDpi xmlns:a14="http://schemas.microsoft.com/office/drawing/2010/main" val="0"/>
                                                    </a:ext>
                                                  </a:extLst>
                                                </a:blip>
                                                <a:stretch>
                                                  <a:fillRect/>
                                                </a:stretch>
                                              </pic:blipFill>
                                              <pic:spPr>
                                                <a:xfrm>
                                                  <a:off x="0" y="0"/>
                                                  <a:ext cx="537706" cy="405639"/>
                                                </a:xfrm>
                                                <a:prstGeom prst="rect">
                                                  <a:avLst/>
                                                </a:prstGeom>
                                              </pic:spPr>
                                            </pic:pic>
                                          </a:graphicData>
                                        </a:graphic>
                                      </wp:inline>
                                    </w:drawing>
                                  </w:r>
                                </w:p>
                              </w:tc>
                            </w:tr>
                          </w:tbl>
                          <w:p w14:paraId="570C729F" w14:textId="77777777" w:rsidR="00A96F1C" w:rsidRPr="00322486" w:rsidRDefault="004A3E14" w:rsidP="00F42B0E">
                            <w:pPr>
                              <w:rPr>
                                <w:color w:val="FFFFFF" w:themeColor="background1"/>
                              </w:rPr>
                            </w:pPr>
                            <w:r>
                              <w:rPr>
                                <w:rFonts w:ascii="Century Gothic" w:eastAsia="Century Gothic" w:hAnsi="Century Gothic" w:cs="Arial"/>
                                <w:color w:val="FFFFFF"/>
                                <w:lang w:val="cy-GB"/>
                              </w:rPr>
                              <w:t>Golygon Eraill</w:t>
                            </w:r>
                          </w:p>
                          <w:p w14:paraId="13962F95" w14:textId="77777777" w:rsidR="00A96F1C" w:rsidRDefault="004A3E14" w:rsidP="00F42B0E">
                            <w:pPr>
                              <w:pStyle w:val="Heading1"/>
                            </w:pPr>
                            <w:r w:rsidRPr="00426F60">
                              <w:t xml:space="preserve"> </w:t>
                            </w:r>
                          </w:p>
                          <w:tbl>
                            <w:tblPr>
                              <w:tblStyle w:val="TableGrid"/>
                              <w:tblW w:w="0" w:type="auto"/>
                              <w:tblLook w:val="04A0" w:firstRow="1" w:lastRow="0" w:firstColumn="1" w:lastColumn="0" w:noHBand="0" w:noVBand="1"/>
                            </w:tblPr>
                            <w:tblGrid>
                              <w:gridCol w:w="1546"/>
                              <w:gridCol w:w="1657"/>
                            </w:tblGrid>
                            <w:tr w:rsidR="00B67BDA" w14:paraId="0DFF920E" w14:textId="77777777" w:rsidTr="00322486">
                              <w:tc>
                                <w:tcPr>
                                  <w:tcW w:w="1513" w:type="dxa"/>
                                </w:tcPr>
                                <w:p w14:paraId="03AC173D" w14:textId="77777777" w:rsidR="00A96F1C" w:rsidRDefault="00A96F1C" w:rsidP="00322486"/>
                                <w:p w14:paraId="7C0423CC" w14:textId="77777777" w:rsidR="00B67BDA" w:rsidRDefault="00B67BDA" w:rsidP="00322486">
                                  <w:pPr>
                                    <w:rPr>
                                      <w:rFonts w:ascii="Century Gothic" w:eastAsia="Century Gothic" w:hAnsi="Century Gothic" w:cs="Arial"/>
                                      <w:color w:val="FFFFFF"/>
                                      <w:lang w:val="cy-GB"/>
                                    </w:rPr>
                                  </w:pPr>
                                </w:p>
                                <w:p w14:paraId="45DE427E" w14:textId="77777777" w:rsidR="00B67BDA" w:rsidRDefault="004A3E14" w:rsidP="00322486">
                                  <w:pPr>
                                    <w:rPr>
                                      <w:rFonts w:ascii="Century Gothic" w:eastAsia="Century Gothic" w:hAnsi="Century Gothic" w:cs="Arial"/>
                                      <w:color w:val="FFFFFF"/>
                                      <w:lang w:val="cy-GB"/>
                                    </w:rPr>
                                  </w:pPr>
                                  <w:r>
                                    <w:rPr>
                                      <w:noProof/>
                                    </w:rPr>
                                    <w:drawing>
                                      <wp:inline distT="0" distB="0" distL="0" distR="0" wp14:anchorId="6748A8D5" wp14:editId="6981EAF6">
                                        <wp:extent cx="844550" cy="1168280"/>
                                        <wp:effectExtent l="0" t="0" r="0" b="0"/>
                                        <wp:docPr id="1790307867" name="Picture 54" descr="Disgrifiad a gynhyrchir yn awtomati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80617" name="Picture 54" descr="Diagram, engineering drawing&#10;&#10;Description automatically generated">
                                                  <a:hlinkClick r:id="rId34"/>
                                                </pic:cNvPr>
                                                <pic:cNvPicPr/>
                                              </pic:nvPicPr>
                                              <pic:blipFill>
                                                <a:blip r:embed="rId35">
                                                  <a:extLst>
                                                    <a:ext uri="{28A0092B-C50C-407E-A947-70E740481C1C}">
                                                      <a14:useLocalDpi xmlns:a14="http://schemas.microsoft.com/office/drawing/2010/main" val="0"/>
                                                    </a:ext>
                                                  </a:extLst>
                                                </a:blip>
                                                <a:stretch>
                                                  <a:fillRect/>
                                                </a:stretch>
                                              </pic:blipFill>
                                              <pic:spPr>
                                                <a:xfrm>
                                                  <a:off x="0" y="0"/>
                                                  <a:ext cx="877793" cy="1214265"/>
                                                </a:xfrm>
                                                <a:prstGeom prst="rect">
                                                  <a:avLst/>
                                                </a:prstGeom>
                                              </pic:spPr>
                                            </pic:pic>
                                          </a:graphicData>
                                        </a:graphic>
                                      </wp:inline>
                                    </w:drawing>
                                  </w:r>
                                </w:p>
                              </w:tc>
                              <w:tc>
                                <w:tcPr>
                                  <w:tcW w:w="1513" w:type="dxa"/>
                                </w:tcPr>
                                <w:p w14:paraId="7AA9BF80" w14:textId="77777777" w:rsidR="00A96F1C" w:rsidRDefault="00A96F1C" w:rsidP="00322486"/>
                                <w:p w14:paraId="5D2488A2" w14:textId="77777777" w:rsidR="00B67BDA" w:rsidRDefault="00B67BDA" w:rsidP="00322486">
                                  <w:pPr>
                                    <w:rPr>
                                      <w:rFonts w:ascii="Century Gothic" w:eastAsia="Century Gothic" w:hAnsi="Century Gothic" w:cs="Arial"/>
                                      <w:color w:val="FFFFFF"/>
                                      <w:lang w:val="cy-GB"/>
                                    </w:rPr>
                                  </w:pPr>
                                </w:p>
                                <w:p w14:paraId="5D9AA7DC" w14:textId="77777777" w:rsidR="00B67BDA" w:rsidRDefault="004A3E14" w:rsidP="00322486">
                                  <w:pPr>
                                    <w:rPr>
                                      <w:rFonts w:ascii="Century Gothic" w:eastAsia="Century Gothic" w:hAnsi="Century Gothic" w:cs="Arial"/>
                                      <w:color w:val="FFFFFF"/>
                                      <w:lang w:val="cy-GB"/>
                                    </w:rPr>
                                  </w:pPr>
                                  <w:r>
                                    <w:rPr>
                                      <w:noProof/>
                                    </w:rPr>
                                    <w:drawing>
                                      <wp:inline distT="0" distB="0" distL="0" distR="0" wp14:anchorId="381FDBAD" wp14:editId="393B3C70">
                                        <wp:extent cx="915035" cy="1193089"/>
                                        <wp:effectExtent l="0" t="0" r="0" b="7620"/>
                                        <wp:docPr id="2042154120" name="Picture 52" descr="Disgrifiad a gynhyrchir yn awtomati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733270" name="Picture 52" descr="Diagram, engineering drawing&#10;&#10;Description automatically generated">
                                                  <a:hlinkClick r:id="rId34"/>
                                                </pic:cNvPr>
                                                <pic:cNvPicPr/>
                                              </pic:nvPicPr>
                                              <pic:blipFill>
                                                <a:blip r:embed="rId36">
                                                  <a:extLst>
                                                    <a:ext uri="{28A0092B-C50C-407E-A947-70E740481C1C}">
                                                      <a14:useLocalDpi xmlns:a14="http://schemas.microsoft.com/office/drawing/2010/main" val="0"/>
                                                    </a:ext>
                                                  </a:extLst>
                                                </a:blip>
                                                <a:stretch>
                                                  <a:fillRect/>
                                                </a:stretch>
                                              </pic:blipFill>
                                              <pic:spPr>
                                                <a:xfrm>
                                                  <a:off x="0" y="0"/>
                                                  <a:ext cx="936605" cy="1221214"/>
                                                </a:xfrm>
                                                <a:prstGeom prst="rect">
                                                  <a:avLst/>
                                                </a:prstGeom>
                                              </pic:spPr>
                                            </pic:pic>
                                          </a:graphicData>
                                        </a:graphic>
                                      </wp:inline>
                                    </w:drawing>
                                  </w:r>
                                </w:p>
                              </w:tc>
                            </w:tr>
                          </w:tbl>
                          <w:p w14:paraId="11268A2D" w14:textId="77777777" w:rsidR="00A96F1C" w:rsidRPr="00322486" w:rsidRDefault="004A3E14" w:rsidP="00322486">
                            <w:pPr>
                              <w:rPr>
                                <w:color w:val="FFFFFF" w:themeColor="background1"/>
                              </w:rPr>
                            </w:pPr>
                            <w:r>
                              <w:rPr>
                                <w:rFonts w:ascii="Century Gothic" w:eastAsia="Century Gothic" w:hAnsi="Century Gothic" w:cs="Arial"/>
                                <w:color w:val="FFFFFF"/>
                                <w:lang w:val="cy-GB"/>
                              </w:rPr>
                              <w:t>Cynlluniau Llawr</w:t>
                            </w:r>
                          </w:p>
                          <w:p w14:paraId="0E8F9F5E" w14:textId="77777777" w:rsidR="00A96F1C" w:rsidRPr="00322486" w:rsidRDefault="00A96F1C" w:rsidP="00322486"/>
                        </w:txbxContent>
                      </v:textbox>
                      <w10:anchorlock/>
                    </v:shape>
                  </w:pict>
                </mc:Fallback>
              </mc:AlternateContent>
            </w:r>
          </w:p>
        </w:tc>
      </w:tr>
    </w:tbl>
    <w:p w14:paraId="1E38F51B" w14:textId="07EEE4FB" w:rsidR="007F00EE" w:rsidRDefault="004A3E14">
      <w:pPr>
        <w:spacing w:after="200" w:line="276" w:lineRule="auto"/>
        <w:rPr>
          <w:sz w:val="24"/>
        </w:rPr>
      </w:pPr>
      <w:r>
        <w:rPr>
          <w:sz w:val="24"/>
        </w:rPr>
        <w:br w:type="page"/>
      </w:r>
    </w:p>
    <w:p w14:paraId="6D29E9D2" w14:textId="77777777" w:rsidR="008F7FF1" w:rsidRDefault="008F7FF1">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B67BDA" w14:paraId="5CEAAA9D" w14:textId="77777777" w:rsidTr="00A96F1C">
        <w:trPr>
          <w:trHeight w:val="10397"/>
        </w:trPr>
        <w:tc>
          <w:tcPr>
            <w:tcW w:w="7909" w:type="dxa"/>
          </w:tcPr>
          <w:p w14:paraId="37A5E9E6" w14:textId="77777777" w:rsidR="008F7FF1" w:rsidRDefault="008F7FF1" w:rsidP="00A96F1C">
            <w:pPr>
              <w:rPr>
                <w:sz w:val="24"/>
              </w:rPr>
            </w:pPr>
          </w:p>
          <w:p w14:paraId="730AE741" w14:textId="77777777" w:rsidR="008F7FF1" w:rsidRDefault="004A3E14" w:rsidP="00A96F1C">
            <w:pPr>
              <w:rPr>
                <w:sz w:val="24"/>
              </w:rPr>
            </w:pPr>
            <w:r>
              <w:rPr>
                <w:noProof/>
              </w:rPr>
              <mc:AlternateContent>
                <mc:Choice Requires="wps">
                  <w:drawing>
                    <wp:inline distT="0" distB="0" distL="0" distR="0" wp14:anchorId="1E5E98E5" wp14:editId="2E1C5B77">
                      <wp:extent cx="4885349" cy="7010400"/>
                      <wp:effectExtent l="0" t="0" r="0" b="0"/>
                      <wp:docPr id="23" name="Text Box 23"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14935F4" w14:textId="77777777" w:rsidR="00A96F1C" w:rsidRDefault="004A3E14" w:rsidP="008F7FF1">
                                  <w:pPr>
                                    <w:pStyle w:val="Heading2"/>
                                    <w:spacing w:after="240"/>
                                  </w:pPr>
                                  <w:r>
                                    <w:rPr>
                                      <w:rFonts w:ascii="Century Gothic" w:eastAsia="Century Gothic" w:hAnsi="Century Gothic" w:cs="Times New Roman"/>
                                      <w:color w:val="3F1D5A"/>
                                      <w:szCs w:val="28"/>
                                      <w:lang w:val="cy-GB"/>
                                    </w:rPr>
                                    <w:t>Briff Cychwynnol y Prosiect</w:t>
                                  </w:r>
                                </w:p>
                                <w:p w14:paraId="70A771C8" w14:textId="77777777" w:rsidR="00A96F1C" w:rsidRDefault="004A3E14" w:rsidP="008F7FF1">
                                  <w:r>
                                    <w:rPr>
                                      <w:rFonts w:ascii="Century Gothic" w:eastAsia="Century Gothic" w:hAnsi="Century Gothic" w:cs="Arial"/>
                                      <w:lang w:val="cy-GB"/>
                                    </w:rPr>
                                    <w:t xml:space="preserve">Briff i'r Cleient i ddiwallu anghenion busnes, datblygu a defnyddwyr gan ystyried y camau sy'n gysylltiedig â'r broses ddylunio. </w:t>
                                  </w:r>
                                </w:p>
                                <w:p w14:paraId="62C502F0" w14:textId="77777777" w:rsidR="00A96F1C" w:rsidRPr="008F7FF1" w:rsidRDefault="004A3E14" w:rsidP="008F7FF1">
                                  <w:pPr>
                                    <w:spacing w:after="240"/>
                                    <w:rPr>
                                      <w:b/>
                                      <w:bCs/>
                                      <w:color w:val="CB400B" w:themeColor="text2" w:themeShade="BF"/>
                                    </w:rPr>
                                  </w:pPr>
                                  <w:r>
                                    <w:rPr>
                                      <w:rFonts w:ascii="Century Gothic" w:eastAsia="Century Gothic" w:hAnsi="Century Gothic" w:cs="Arial"/>
                                      <w:b/>
                                      <w:bCs/>
                                      <w:color w:val="CB400B"/>
                                      <w:lang w:val="cy-GB"/>
                                    </w:rPr>
                                    <w:t>Paramedrau</w:t>
                                  </w:r>
                                </w:p>
                                <w:p w14:paraId="3B0E8B2D" w14:textId="77777777" w:rsidR="00A96F1C" w:rsidRPr="005B490E" w:rsidRDefault="004A3E14" w:rsidP="008F7FF1">
                                  <w:pPr>
                                    <w:spacing w:after="240"/>
                                    <w:rPr>
                                      <w:b/>
                                      <w:bCs/>
                                    </w:rPr>
                                  </w:pPr>
                                  <w:r>
                                    <w:rPr>
                                      <w:rFonts w:ascii="Century Gothic" w:eastAsia="Century Gothic" w:hAnsi="Century Gothic" w:cs="Arial"/>
                                      <w:b/>
                                      <w:bCs/>
                                      <w:lang w:val="cy-GB"/>
                                    </w:rPr>
                                    <w:t>Defnyddwyr Terfynol</w:t>
                                  </w:r>
                                </w:p>
                                <w:p w14:paraId="37FE1CF5" w14:textId="77777777" w:rsidR="00A96F1C" w:rsidRDefault="004A3E14" w:rsidP="008F7FF1">
                                  <w:pPr>
                                    <w:spacing w:after="240"/>
                                  </w:pPr>
                                  <w:r>
                                    <w:rPr>
                                      <w:rFonts w:ascii="Century Gothic" w:eastAsia="Century Gothic" w:hAnsi="Century Gothic" w:cs="Arial"/>
                                      <w:lang w:val="cy-GB"/>
                                    </w:rPr>
                                    <w:t xml:space="preserve">Meddygon teulu. Llety clinigol </w:t>
                                  </w:r>
                                  <w:r>
                                    <w:rPr>
                                      <w:rFonts w:ascii="Century Gothic" w:eastAsia="Century Gothic" w:hAnsi="Century Gothic" w:cs="Arial"/>
                                      <w:lang w:val="cy-GB"/>
                                    </w:rPr>
                                    <w:t>gweithredol gyda digon o le a phreifatrwydd ar gyfer archwiliadau, yn seiliedig ar ganllawiau'r GIG ar gyfer ystafelloedd ymgynghori.</w:t>
                                  </w:r>
                                </w:p>
                                <w:p w14:paraId="2AA9B427" w14:textId="77777777" w:rsidR="00A96F1C" w:rsidRDefault="004A3E14" w:rsidP="008F7FF1">
                                  <w:pPr>
                                    <w:spacing w:after="240"/>
                                  </w:pPr>
                                  <w:r>
                                    <w:rPr>
                                      <w:rFonts w:ascii="Century Gothic" w:eastAsia="Century Gothic" w:hAnsi="Century Gothic" w:cs="Arial"/>
                                      <w:lang w:val="cy-GB"/>
                                    </w:rPr>
                                    <w:t>Nyrsys. Fel uchod, gydag awgrym i gadw ystafe</w:t>
                                  </w:r>
                                  <w:r>
                                    <w:rPr>
                                      <w:rFonts w:ascii="Century Gothic" w:eastAsia="Century Gothic" w:hAnsi="Century Gothic" w:cs="Arial"/>
                                      <w:lang w:val="cy-GB"/>
                                    </w:rPr>
                                    <w:t>lloedd a chynlluniau ar gyfer hyblygrwydd a safoni ffitiadau.</w:t>
                                  </w:r>
                                </w:p>
                                <w:p w14:paraId="4B710B24" w14:textId="77777777" w:rsidR="00A96F1C" w:rsidRDefault="004A3E14" w:rsidP="008F7FF1">
                                  <w:pPr>
                                    <w:spacing w:after="240"/>
                                  </w:pPr>
                                  <w:r>
                                    <w:rPr>
                                      <w:rFonts w:ascii="Century Gothic" w:eastAsia="Century Gothic" w:hAnsi="Century Gothic" w:cs="Arial"/>
                                      <w:lang w:val="cy-GB"/>
                                    </w:rPr>
                                    <w:t>Staff eraill. Man gweithio diogel a chyfforddus yn y dderbynfa, gyda mwy o gyfleusterau preifat ar gyfer cyfnodau gor</w:t>
                                  </w:r>
                                  <w:r>
                                    <w:rPr>
                                      <w:rFonts w:ascii="Century Gothic" w:eastAsia="Century Gothic" w:hAnsi="Century Gothic" w:cs="Arial"/>
                                      <w:lang w:val="cy-GB"/>
                                    </w:rPr>
                                    <w:t>ffwys a thoiled ar wahân i fannau cyhoeddus.</w:t>
                                  </w:r>
                                </w:p>
                                <w:p w14:paraId="4AC54F26" w14:textId="77777777" w:rsidR="00A96F1C" w:rsidRDefault="004A3E14" w:rsidP="008F7FF1">
                                  <w:pPr>
                                    <w:spacing w:after="240"/>
                                  </w:pPr>
                                  <w:r>
                                    <w:rPr>
                                      <w:rFonts w:ascii="Century Gothic" w:eastAsia="Century Gothic" w:hAnsi="Century Gothic" w:cs="Arial"/>
                                      <w:lang w:val="cy-GB"/>
                                    </w:rPr>
                                    <w:t>Cleifion. Ardal aros gyfforddus / ymlaciol gyda mynediad hawdd i le parcio, derbynfa ac ystafelloedd ymgynghori.</w:t>
                                  </w:r>
                                </w:p>
                                <w:p w14:paraId="0E7A544D" w14:textId="77777777" w:rsidR="00A96F1C" w:rsidRPr="00BD6027" w:rsidRDefault="004A3E14" w:rsidP="008F7FF1">
                                  <w:pPr>
                                    <w:spacing w:after="240"/>
                                    <w:rPr>
                                      <w:b/>
                                      <w:bCs/>
                                    </w:rPr>
                                  </w:pPr>
                                  <w:r>
                                    <w:rPr>
                                      <w:rFonts w:ascii="Century Gothic" w:eastAsia="Century Gothic" w:hAnsi="Century Gothic" w:cs="Arial"/>
                                      <w:b/>
                                      <w:bCs/>
                                      <w:lang w:val="cy-GB"/>
                                    </w:rPr>
                                    <w:t>Gofynion esthetig</w:t>
                                  </w:r>
                                </w:p>
                                <w:p w14:paraId="0600CC3E" w14:textId="77777777" w:rsidR="00A96F1C" w:rsidRPr="004A3E14" w:rsidRDefault="004A3E14" w:rsidP="008F7FF1">
                                  <w:pPr>
                                    <w:spacing w:after="240"/>
                                    <w:rPr>
                                      <w:lang w:val="cy-GB"/>
                                    </w:rPr>
                                  </w:pPr>
                                  <w:r>
                                    <w:rPr>
                                      <w:rFonts w:ascii="Century Gothic" w:eastAsia="Century Gothic" w:hAnsi="Century Gothic" w:cs="Arial"/>
                                      <w:lang w:val="cy-GB"/>
                                    </w:rPr>
                                    <w:t xml:space="preserve">Cadw cymeriad y tŷ presennol. </w:t>
                                  </w:r>
                                  <w:r>
                                    <w:rPr>
                                      <w:rFonts w:ascii="Century Gothic" w:eastAsia="Century Gothic" w:hAnsi="Century Gothic" w:cs="Arial"/>
                                      <w:lang w:val="cy-GB"/>
                                    </w:rPr>
                                    <w:t xml:space="preserve">Dewis deunyddiau ar gyfer adeiladau newydd i </w:t>
                                  </w:r>
                                  <w:r>
                                    <w:rPr>
                                      <w:rFonts w:ascii="Century Gothic" w:eastAsia="Century Gothic" w:hAnsi="Century Gothic" w:cs="Arial"/>
                                      <w:lang w:val="cy-GB"/>
                                    </w:rPr>
                                    <w:t>gyd-fynd â'r adeilad presennol</w:t>
                                  </w:r>
                                  <w:r>
                                    <w:rPr>
                                      <w:rFonts w:ascii="Century Gothic" w:eastAsia="Century Gothic" w:hAnsi="Century Gothic" w:cs="Arial"/>
                                      <w:lang w:val="cy-GB"/>
                                    </w:rPr>
                                    <w:t>.</w:t>
                                  </w:r>
                                </w:p>
                                <w:p w14:paraId="67A817D3" w14:textId="77777777" w:rsidR="00A96F1C" w:rsidRDefault="004A3E14" w:rsidP="008F7FF1">
                                  <w:pPr>
                                    <w:spacing w:after="240"/>
                                  </w:pPr>
                                  <w:r>
                                    <w:rPr>
                                      <w:rFonts w:ascii="Century Gothic" w:eastAsia="Century Gothic" w:hAnsi="Century Gothic" w:cs="Arial"/>
                                      <w:lang w:val="cy-GB"/>
                                    </w:rPr>
                                    <w:t>Mynedfa groesawgar a man aros golau, awyrog gyda chysylltiad gweledol ag ardaloedd allanol.</w:t>
                                  </w:r>
                                </w:p>
                                <w:p w14:paraId="36A6E76C" w14:textId="77777777" w:rsidR="00A96F1C" w:rsidRDefault="004A3E14" w:rsidP="008F7FF1">
                                  <w:pPr>
                                    <w:spacing w:after="240"/>
                                  </w:pPr>
                                  <w:r>
                                    <w:rPr>
                                      <w:rFonts w:ascii="Century Gothic" w:eastAsia="Century Gothic" w:hAnsi="Century Gothic" w:cs="Arial"/>
                                      <w:b/>
                                      <w:bCs/>
                                      <w:lang w:val="cy-GB"/>
                                    </w:rPr>
                                    <w:t>Goblygia</w:t>
                                  </w:r>
                                  <w:r>
                                    <w:rPr>
                                      <w:rFonts w:ascii="Century Gothic" w:eastAsia="Century Gothic" w:hAnsi="Century Gothic" w:cs="Arial"/>
                                      <w:b/>
                                      <w:bCs/>
                                      <w:lang w:val="cy-GB"/>
                                    </w:rPr>
                                    <w:t>dau sy'n deillio o'r amgylchedd ffisegol</w:t>
                                  </w:r>
                                  <w:r>
                                    <w:rPr>
                                      <w:rFonts w:ascii="Century Gothic" w:eastAsia="Century Gothic" w:hAnsi="Century Gothic" w:cs="Arial"/>
                                      <w:lang w:val="cy-GB"/>
                                    </w:rPr>
                                    <w:t>.</w:t>
                                  </w:r>
                                </w:p>
                                <w:p w14:paraId="3C08F80C" w14:textId="77777777" w:rsidR="00A96F1C" w:rsidRDefault="004A3E14" w:rsidP="008F7FF1">
                                  <w:pPr>
                                    <w:spacing w:after="240"/>
                                  </w:pPr>
                                  <w:r>
                                    <w:rPr>
                                      <w:rFonts w:ascii="Century Gothic" w:eastAsia="Century Gothic" w:hAnsi="Century Gothic" w:cs="Arial"/>
                                      <w:lang w:val="cy-GB"/>
                                    </w:rPr>
                                    <w:t>Mynediad o Heol yr Eglwys gyda pharcio yn unol â chanllawiau</w:t>
                                  </w:r>
                                  <w:r>
                                    <w:rPr>
                                      <w:rFonts w:ascii="Century Gothic" w:eastAsia="Century Gothic" w:hAnsi="Century Gothic" w:cs="Arial"/>
                                      <w:lang w:val="cy-GB"/>
                                    </w:rPr>
                                    <w:t xml:space="preserve"> yn seiliedig ar nifer yr ystafelloedd ymgynghori a'r lefel staffio a rhagwelir.</w:t>
                                  </w:r>
                                </w:p>
                                <w:p w14:paraId="3F20A7B8" w14:textId="77777777" w:rsidR="00A96F1C" w:rsidRPr="00BD6027" w:rsidRDefault="004A3E14" w:rsidP="008F7FF1">
                                  <w:pPr>
                                    <w:spacing w:after="240"/>
                                  </w:pPr>
                                  <w:r>
                                    <w:rPr>
                                      <w:rFonts w:ascii="Century Gothic" w:eastAsia="Century Gothic" w:hAnsi="Century Gothic" w:cs="Arial"/>
                                      <w:lang w:val="cy-GB"/>
                                    </w:rPr>
                                    <w:t xml:space="preserve">Defnyddio’r tŷ presennol ar y ddwy lefel, gan gynnal ffryntiad, gydag estyniadau i’r ochr/cefn. </w:t>
                                  </w:r>
                                </w:p>
                                <w:p w14:paraId="62CF22FF" w14:textId="77777777" w:rsidR="00A96F1C" w:rsidRDefault="00A96F1C" w:rsidP="008F7FF1"/>
                                <w:p w14:paraId="3F7E72B8" w14:textId="77777777" w:rsidR="00A96F1C" w:rsidRDefault="00A96F1C" w:rsidP="008F7FF1"/>
                                <w:p w14:paraId="7103CDC3" w14:textId="77777777" w:rsidR="00A96F1C" w:rsidRDefault="00A96F1C" w:rsidP="008F7FF1"/>
                                <w:p w14:paraId="39F9B8A3" w14:textId="77777777" w:rsidR="00A96F1C" w:rsidRDefault="00A96F1C" w:rsidP="008F7FF1"/>
                                <w:p w14:paraId="3C2D165D" w14:textId="77777777" w:rsidR="00A96F1C" w:rsidRDefault="00A96F1C" w:rsidP="008F7FF1"/>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1E5E98E5" id="Text Box 23" o:spid="_x0000_s1046"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" filled="f" stroked="f">
                      <v:textbox inset=",23.04pt">
                        <w:txbxContent>
                          <w:p w14:paraId="014935F4" w14:textId="77777777" w:rsidR="00A96F1C" w:rsidRDefault="004A3E14" w:rsidP="008F7FF1">
                            <w:pPr>
                              <w:pStyle w:val="Heading2"/>
                              <w:spacing w:after="240"/>
                            </w:pPr>
                            <w:r>
                              <w:rPr>
                                <w:rFonts w:ascii="Century Gothic" w:eastAsia="Century Gothic" w:hAnsi="Century Gothic" w:cs="Times New Roman"/>
                                <w:color w:val="3F1D5A"/>
                                <w:szCs w:val="28"/>
                                <w:lang w:val="cy-GB"/>
                              </w:rPr>
                              <w:t>Briff Cychwynnol y Prosiect</w:t>
                            </w:r>
                          </w:p>
                          <w:p w14:paraId="70A771C8" w14:textId="77777777" w:rsidR="00A96F1C" w:rsidRDefault="004A3E14" w:rsidP="008F7FF1">
                            <w:r>
                              <w:rPr>
                                <w:rFonts w:ascii="Century Gothic" w:eastAsia="Century Gothic" w:hAnsi="Century Gothic" w:cs="Arial"/>
                                <w:lang w:val="cy-GB"/>
                              </w:rPr>
                              <w:t xml:space="preserve">Briff i'r Cleient i ddiwallu anghenion busnes, datblygu a defnyddwyr gan ystyried y camau sy'n gysylltiedig â'r broses ddylunio. </w:t>
                            </w:r>
                          </w:p>
                          <w:p w14:paraId="62C502F0" w14:textId="77777777" w:rsidR="00A96F1C" w:rsidRPr="008F7FF1" w:rsidRDefault="004A3E14" w:rsidP="008F7FF1">
                            <w:pPr>
                              <w:spacing w:after="240"/>
                              <w:rPr>
                                <w:b/>
                                <w:bCs/>
                                <w:color w:val="CB400B" w:themeColor="text2" w:themeShade="BF"/>
                              </w:rPr>
                            </w:pPr>
                            <w:r>
                              <w:rPr>
                                <w:rFonts w:ascii="Century Gothic" w:eastAsia="Century Gothic" w:hAnsi="Century Gothic" w:cs="Arial"/>
                                <w:b/>
                                <w:bCs/>
                                <w:color w:val="CB400B"/>
                                <w:lang w:val="cy-GB"/>
                              </w:rPr>
                              <w:t>Paramedrau</w:t>
                            </w:r>
                          </w:p>
                          <w:p w14:paraId="3B0E8B2D" w14:textId="77777777" w:rsidR="00A96F1C" w:rsidRPr="005B490E" w:rsidRDefault="004A3E14" w:rsidP="008F7FF1">
                            <w:pPr>
                              <w:spacing w:after="240"/>
                              <w:rPr>
                                <w:b/>
                                <w:bCs/>
                              </w:rPr>
                            </w:pPr>
                            <w:r>
                              <w:rPr>
                                <w:rFonts w:ascii="Century Gothic" w:eastAsia="Century Gothic" w:hAnsi="Century Gothic" w:cs="Arial"/>
                                <w:b/>
                                <w:bCs/>
                                <w:lang w:val="cy-GB"/>
                              </w:rPr>
                              <w:t>Defnyddwyr Terfynol</w:t>
                            </w:r>
                          </w:p>
                          <w:p w14:paraId="37FE1CF5" w14:textId="77777777" w:rsidR="00A96F1C" w:rsidRDefault="004A3E14" w:rsidP="008F7FF1">
                            <w:pPr>
                              <w:spacing w:after="240"/>
                            </w:pPr>
                            <w:r>
                              <w:rPr>
                                <w:rFonts w:ascii="Century Gothic" w:eastAsia="Century Gothic" w:hAnsi="Century Gothic" w:cs="Arial"/>
                                <w:lang w:val="cy-GB"/>
                              </w:rPr>
                              <w:t xml:space="preserve">Meddygon teulu. Llety clinigol </w:t>
                            </w:r>
                            <w:r>
                              <w:rPr>
                                <w:rFonts w:ascii="Century Gothic" w:eastAsia="Century Gothic" w:hAnsi="Century Gothic" w:cs="Arial"/>
                                <w:lang w:val="cy-GB"/>
                              </w:rPr>
                              <w:t>gweithredol gyda digon o le a phreifatrwydd ar gyfer archwiliadau, yn seiliedig ar ganllawiau'r GIG ar gyfer ystafelloedd ymgynghori.</w:t>
                            </w:r>
                          </w:p>
                          <w:p w14:paraId="2AA9B427" w14:textId="77777777" w:rsidR="00A96F1C" w:rsidRDefault="004A3E14" w:rsidP="008F7FF1">
                            <w:pPr>
                              <w:spacing w:after="240"/>
                            </w:pPr>
                            <w:r>
                              <w:rPr>
                                <w:rFonts w:ascii="Century Gothic" w:eastAsia="Century Gothic" w:hAnsi="Century Gothic" w:cs="Arial"/>
                                <w:lang w:val="cy-GB"/>
                              </w:rPr>
                              <w:t>Nyrsys. Fel uchod, gydag awgrym i gadw ystafe</w:t>
                            </w:r>
                            <w:r>
                              <w:rPr>
                                <w:rFonts w:ascii="Century Gothic" w:eastAsia="Century Gothic" w:hAnsi="Century Gothic" w:cs="Arial"/>
                                <w:lang w:val="cy-GB"/>
                              </w:rPr>
                              <w:t>lloedd a chynlluniau ar gyfer hyblygrwydd a safoni ffitiadau.</w:t>
                            </w:r>
                          </w:p>
                          <w:p w14:paraId="4B710B24" w14:textId="77777777" w:rsidR="00A96F1C" w:rsidRDefault="004A3E14" w:rsidP="008F7FF1">
                            <w:pPr>
                              <w:spacing w:after="240"/>
                            </w:pPr>
                            <w:r>
                              <w:rPr>
                                <w:rFonts w:ascii="Century Gothic" w:eastAsia="Century Gothic" w:hAnsi="Century Gothic" w:cs="Arial"/>
                                <w:lang w:val="cy-GB"/>
                              </w:rPr>
                              <w:t>Staff eraill. Man gweithio diogel a chyfforddus yn y dderbynfa, gyda mwy o gyfleusterau preifat ar gyfer cyfnodau gor</w:t>
                            </w:r>
                            <w:r>
                              <w:rPr>
                                <w:rFonts w:ascii="Century Gothic" w:eastAsia="Century Gothic" w:hAnsi="Century Gothic" w:cs="Arial"/>
                                <w:lang w:val="cy-GB"/>
                              </w:rPr>
                              <w:t>ffwys a thoiled ar wahân i fannau cyhoeddus.</w:t>
                            </w:r>
                          </w:p>
                          <w:p w14:paraId="4AC54F26" w14:textId="77777777" w:rsidR="00A96F1C" w:rsidRDefault="004A3E14" w:rsidP="008F7FF1">
                            <w:pPr>
                              <w:spacing w:after="240"/>
                            </w:pPr>
                            <w:r>
                              <w:rPr>
                                <w:rFonts w:ascii="Century Gothic" w:eastAsia="Century Gothic" w:hAnsi="Century Gothic" w:cs="Arial"/>
                                <w:lang w:val="cy-GB"/>
                              </w:rPr>
                              <w:t>Cleifion. Ardal aros gyfforddus / ymlaciol gyda mynediad hawdd i le parcio, derbynfa ac ystafelloedd ymgynghori.</w:t>
                            </w:r>
                          </w:p>
                          <w:p w14:paraId="0E7A544D" w14:textId="77777777" w:rsidR="00A96F1C" w:rsidRPr="00BD6027" w:rsidRDefault="004A3E14" w:rsidP="008F7FF1">
                            <w:pPr>
                              <w:spacing w:after="240"/>
                              <w:rPr>
                                <w:b/>
                                <w:bCs/>
                              </w:rPr>
                            </w:pPr>
                            <w:r>
                              <w:rPr>
                                <w:rFonts w:ascii="Century Gothic" w:eastAsia="Century Gothic" w:hAnsi="Century Gothic" w:cs="Arial"/>
                                <w:b/>
                                <w:bCs/>
                                <w:lang w:val="cy-GB"/>
                              </w:rPr>
                              <w:t>Gofynion esthetig</w:t>
                            </w:r>
                          </w:p>
                          <w:p w14:paraId="0600CC3E" w14:textId="77777777" w:rsidR="00A96F1C" w:rsidRPr="004A3E14" w:rsidRDefault="004A3E14" w:rsidP="008F7FF1">
                            <w:pPr>
                              <w:spacing w:after="240"/>
                              <w:rPr>
                                <w:lang w:val="cy-GB"/>
                              </w:rPr>
                            </w:pPr>
                            <w:r>
                              <w:rPr>
                                <w:rFonts w:ascii="Century Gothic" w:eastAsia="Century Gothic" w:hAnsi="Century Gothic" w:cs="Arial"/>
                                <w:lang w:val="cy-GB"/>
                              </w:rPr>
                              <w:t xml:space="preserve">Cadw cymeriad y tŷ presennol. </w:t>
                            </w:r>
                            <w:r>
                              <w:rPr>
                                <w:rFonts w:ascii="Century Gothic" w:eastAsia="Century Gothic" w:hAnsi="Century Gothic" w:cs="Arial"/>
                                <w:lang w:val="cy-GB"/>
                              </w:rPr>
                              <w:t xml:space="preserve">Dewis deunyddiau ar gyfer adeiladau newydd i </w:t>
                            </w:r>
                            <w:r>
                              <w:rPr>
                                <w:rFonts w:ascii="Century Gothic" w:eastAsia="Century Gothic" w:hAnsi="Century Gothic" w:cs="Arial"/>
                                <w:lang w:val="cy-GB"/>
                              </w:rPr>
                              <w:t>gyd-fynd â'r adeilad presennol</w:t>
                            </w:r>
                            <w:r>
                              <w:rPr>
                                <w:rFonts w:ascii="Century Gothic" w:eastAsia="Century Gothic" w:hAnsi="Century Gothic" w:cs="Arial"/>
                                <w:lang w:val="cy-GB"/>
                              </w:rPr>
                              <w:t>.</w:t>
                            </w:r>
                          </w:p>
                          <w:p w14:paraId="67A817D3" w14:textId="77777777" w:rsidR="00A96F1C" w:rsidRDefault="004A3E14" w:rsidP="008F7FF1">
                            <w:pPr>
                              <w:spacing w:after="240"/>
                            </w:pPr>
                            <w:r>
                              <w:rPr>
                                <w:rFonts w:ascii="Century Gothic" w:eastAsia="Century Gothic" w:hAnsi="Century Gothic" w:cs="Arial"/>
                                <w:lang w:val="cy-GB"/>
                              </w:rPr>
                              <w:t>Mynedfa groesawgar a man aros golau, awyrog gyda chysylltiad gweledol ag ardaloedd allanol.</w:t>
                            </w:r>
                          </w:p>
                          <w:p w14:paraId="36A6E76C" w14:textId="77777777" w:rsidR="00A96F1C" w:rsidRDefault="004A3E14" w:rsidP="008F7FF1">
                            <w:pPr>
                              <w:spacing w:after="240"/>
                            </w:pPr>
                            <w:r>
                              <w:rPr>
                                <w:rFonts w:ascii="Century Gothic" w:eastAsia="Century Gothic" w:hAnsi="Century Gothic" w:cs="Arial"/>
                                <w:b/>
                                <w:bCs/>
                                <w:lang w:val="cy-GB"/>
                              </w:rPr>
                              <w:t>Goblygia</w:t>
                            </w:r>
                            <w:r>
                              <w:rPr>
                                <w:rFonts w:ascii="Century Gothic" w:eastAsia="Century Gothic" w:hAnsi="Century Gothic" w:cs="Arial"/>
                                <w:b/>
                                <w:bCs/>
                                <w:lang w:val="cy-GB"/>
                              </w:rPr>
                              <w:t>dau sy'n deillio o'r amgylchedd ffisegol</w:t>
                            </w:r>
                            <w:r>
                              <w:rPr>
                                <w:rFonts w:ascii="Century Gothic" w:eastAsia="Century Gothic" w:hAnsi="Century Gothic" w:cs="Arial"/>
                                <w:lang w:val="cy-GB"/>
                              </w:rPr>
                              <w:t>.</w:t>
                            </w:r>
                          </w:p>
                          <w:p w14:paraId="3C08F80C" w14:textId="77777777" w:rsidR="00A96F1C" w:rsidRDefault="004A3E14" w:rsidP="008F7FF1">
                            <w:pPr>
                              <w:spacing w:after="240"/>
                            </w:pPr>
                            <w:r>
                              <w:rPr>
                                <w:rFonts w:ascii="Century Gothic" w:eastAsia="Century Gothic" w:hAnsi="Century Gothic" w:cs="Arial"/>
                                <w:lang w:val="cy-GB"/>
                              </w:rPr>
                              <w:t>Mynediad o Heol yr Eglwys gyda pharcio yn unol â chanllawiau</w:t>
                            </w:r>
                            <w:r>
                              <w:rPr>
                                <w:rFonts w:ascii="Century Gothic" w:eastAsia="Century Gothic" w:hAnsi="Century Gothic" w:cs="Arial"/>
                                <w:lang w:val="cy-GB"/>
                              </w:rPr>
                              <w:t xml:space="preserve"> yn seiliedig ar nifer yr ystafelloedd ymgynghori a'r lefel staffio a rhagwelir.</w:t>
                            </w:r>
                          </w:p>
                          <w:p w14:paraId="3F20A7B8" w14:textId="77777777" w:rsidR="00A96F1C" w:rsidRPr="00BD6027" w:rsidRDefault="004A3E14" w:rsidP="008F7FF1">
                            <w:pPr>
                              <w:spacing w:after="240"/>
                            </w:pPr>
                            <w:r>
                              <w:rPr>
                                <w:rFonts w:ascii="Century Gothic" w:eastAsia="Century Gothic" w:hAnsi="Century Gothic" w:cs="Arial"/>
                                <w:lang w:val="cy-GB"/>
                              </w:rPr>
                              <w:t xml:space="preserve">Defnyddio’r tŷ presennol ar y ddwy lefel, gan gynnal ffryntiad, gydag estyniadau i’r ochr/cefn. </w:t>
                            </w:r>
                          </w:p>
                          <w:p w14:paraId="62CF22FF" w14:textId="77777777" w:rsidR="00A96F1C" w:rsidRDefault="00A96F1C" w:rsidP="008F7FF1"/>
                          <w:p w14:paraId="3F7E72B8" w14:textId="77777777" w:rsidR="00A96F1C" w:rsidRDefault="00A96F1C" w:rsidP="008F7FF1"/>
                          <w:p w14:paraId="7103CDC3" w14:textId="77777777" w:rsidR="00A96F1C" w:rsidRDefault="00A96F1C" w:rsidP="008F7FF1"/>
                          <w:p w14:paraId="39F9B8A3" w14:textId="77777777" w:rsidR="00A96F1C" w:rsidRDefault="00A96F1C" w:rsidP="008F7FF1"/>
                          <w:p w14:paraId="3C2D165D" w14:textId="77777777" w:rsidR="00A96F1C" w:rsidRDefault="00A96F1C" w:rsidP="008F7FF1"/>
                        </w:txbxContent>
                      </v:textbox>
                      <w10:anchorlock/>
                    </v:shape>
                  </w:pict>
                </mc:Fallback>
              </mc:AlternateContent>
            </w:r>
          </w:p>
        </w:tc>
        <w:tc>
          <w:tcPr>
            <w:tcW w:w="231" w:type="dxa"/>
          </w:tcPr>
          <w:p w14:paraId="0456AC7E" w14:textId="77777777" w:rsidR="008F7FF1" w:rsidRDefault="008F7FF1" w:rsidP="00A96F1C">
            <w:pPr>
              <w:rPr>
                <w:sz w:val="24"/>
              </w:rPr>
            </w:pPr>
          </w:p>
        </w:tc>
        <w:tc>
          <w:tcPr>
            <w:tcW w:w="3659" w:type="dxa"/>
            <w:shd w:val="clear" w:color="auto" w:fill="421D5D"/>
          </w:tcPr>
          <w:p w14:paraId="0C240544" w14:textId="77777777" w:rsidR="008F7FF1" w:rsidRPr="00C412C9" w:rsidRDefault="004A3E14" w:rsidP="00A96F1C">
            <w:pPr>
              <w:rPr>
                <w:sz w:val="24"/>
              </w:rPr>
            </w:pPr>
            <w:r w:rsidRPr="00C412C9">
              <w:rPr>
                <w:noProof/>
              </w:rPr>
              <mc:AlternateContent>
                <mc:Choice Requires="wps">
                  <w:drawing>
                    <wp:inline distT="0" distB="0" distL="0" distR="0" wp14:anchorId="10EDA8A5" wp14:editId="086B6F34">
                      <wp:extent cx="2101756" cy="731520"/>
                      <wp:effectExtent l="0" t="0" r="0" b="0"/>
                      <wp:docPr id="27" name="Text Box 27"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5476F5B" w14:textId="77777777" w:rsidR="00A96F1C" w:rsidRDefault="004A3E14" w:rsidP="008F7FF1">
                                  <w:pPr>
                                    <w:pStyle w:val="Heading1"/>
                                  </w:pPr>
                                  <w:r>
                                    <w:rPr>
                                      <w:rFonts w:ascii="Century Gothic" w:eastAsia="Century Gothic" w:hAnsi="Century Gothic" w:cs="Times New Roman"/>
                                      <w:color w:val="FFFFFF"/>
                                      <w:szCs w:val="28"/>
                                      <w:lang w:val="cy-GB"/>
                                    </w:rPr>
                                    <w:t>Lluniadau a Darluniau</w:t>
                                  </w:r>
                                </w:p>
                                <w:p w14:paraId="2087B454" w14:textId="77777777" w:rsidR="00A96F1C" w:rsidRPr="005D120C" w:rsidRDefault="004A3E14" w:rsidP="008F7FF1">
                                  <w:pPr>
                                    <w:jc w:val="center"/>
                                  </w:pPr>
                                  <w:sdt>
                                    <w:sdtPr>
                                      <w:rPr>
                                        <w:color w:val="F3642C" w:themeColor="text2"/>
                                      </w:rPr>
                                      <w:alias w:val="Ellipsis:"/>
                                      <w:tag w:val="Ellipsis:"/>
                                      <w:id w:val="-473303809"/>
                                      <w:temporary/>
                                      <w:showingPlcHdr/>
                                      <w15:appearance w15:val="hidden"/>
                                    </w:sdtPr>
                                    <w:sdtEnd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wps:bodyPr>
                          </wps:wsp>
                        </a:graphicData>
                      </a:graphic>
                    </wp:inline>
                  </w:drawing>
                </mc:Choice>
                <mc:Fallback>
                  <w:pict>
                    <v:shape id="Text Box 27" o:spid="_x0000_i1047" type="#_x0000_t202" alt="Text box to enter sidebar title" style="width:165.49pt;height:57.6pt;mso-wrap-distance-bottom:0;mso-wrap-distance-left:0;mso-wrap-distance-right:0;mso-wrap-distance-top:0;v-text-anchor:top" filled="f" fillcolor="this" stroked="f">
                      <v:textbox inset=",5.04pt">
                        <w:txbxContent>
                          <w:p w:rsidR="00A96F1C" w:rsidP="008F7FF1" w14:paraId="1D3484AF" w14:textId="77777777">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Lluniadau a Darluniau</w:t>
                            </w:r>
                          </w:p>
                          <w:p w:rsidR="00A96F1C" w:rsidRPr="005D120C" w:rsidP="008F7FF1" w14:paraId="02D2DF68" w14:textId="77777777">
                            <w:pPr>
                              <w:bidi w:val="0"/>
                              <w:jc w:val="center"/>
                            </w:pPr>
                            <w:sdt>
                              <w:sdtPr>
                                <w:rPr>
                                  <w:color w:val="F3642C" w:themeColor="text2"/>
                                </w:rPr>
                                <w:alias w:val="Ellipsis:"/>
                                <w:tag w:val="Ellipsis:"/>
                                <w:id w:val="2128774257"/>
                                <w:showingPlcHdr/>
                                <w:richText/>
                                <w:temporary/>
                                <w15:appearance w15:val="hidden"/>
                              </w:sdt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1C95C648" wp14:editId="38E467F6">
                      <wp:extent cx="2101215" cy="6338570"/>
                      <wp:effectExtent l="0" t="0" r="0" b="5080"/>
                      <wp:docPr id="28" name="Text Box 28" descr="Text box to enter sidebar content"/>
                      <wp:cNvGraphicFramePr/>
                      <a:graphic xmlns:a="http://schemas.openxmlformats.org/drawingml/2006/main">
                        <a:graphicData uri="http://schemas.microsoft.com/office/word/2010/wordprocessingShape">
                          <wps:wsp>
                            <wps:cNvSpPr txBox="1"/>
                            <wps:spPr>
                              <a:xfrm>
                                <a:off x="0" y="0"/>
                                <a:ext cx="2101215" cy="633857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81EB079" w14:textId="77777777" w:rsidR="00A96F1C" w:rsidRDefault="004A3E14" w:rsidP="008F7FF1">
                                  <w:pPr>
                                    <w:pStyle w:val="Heading1"/>
                                  </w:pPr>
                                  <w:r>
                                    <w:rPr>
                                      <w:rFonts w:ascii="Century Gothic" w:eastAsia="Century Gothic" w:hAnsi="Century Gothic" w:cs="Times New Roman"/>
                                      <w:color w:val="FFFFFF"/>
                                      <w:szCs w:val="28"/>
                                      <w:lang w:val="cy-GB"/>
                                    </w:rPr>
                                    <w:t>Cliciwch i weld fersiynau mwy:</w:t>
                                  </w:r>
                                </w:p>
                                <w:p w14:paraId="4C64FBAE" w14:textId="77777777" w:rsidR="00A96F1C" w:rsidRDefault="00A96F1C" w:rsidP="00A2478A"/>
                                <w:p w14:paraId="59182770" w14:textId="77777777" w:rsidR="00A96F1C" w:rsidRPr="00A2478A" w:rsidRDefault="00A96F1C" w:rsidP="00A2478A"/>
                                <w:p w14:paraId="0EADDCBE" w14:textId="77777777" w:rsidR="00B67BDA" w:rsidRDefault="00B67BDA" w:rsidP="00A2478A">
                                  <w:pPr>
                                    <w:rPr>
                                      <w:rFonts w:ascii="Century Gothic" w:eastAsia="Century Gothic" w:hAnsi="Century Gothic" w:cs="Times New Roman"/>
                                      <w:color w:val="FFFFFF"/>
                                      <w:sz w:val="28"/>
                                      <w:szCs w:val="28"/>
                                      <w:lang w:val="cy-GB"/>
                                    </w:rPr>
                                  </w:pPr>
                                </w:p>
                                <w:p w14:paraId="3EFA0B76" w14:textId="77777777" w:rsidR="00B67BDA" w:rsidRDefault="004A3E14" w:rsidP="00A2478A">
                                  <w:pPr>
                                    <w:rPr>
                                      <w:rFonts w:ascii="Century Gothic" w:eastAsia="Century Gothic" w:hAnsi="Century Gothic" w:cs="Times New Roman"/>
                                      <w:color w:val="FFFFFF"/>
                                      <w:sz w:val="28"/>
                                      <w:szCs w:val="28"/>
                                      <w:lang w:val="cy-GB"/>
                                    </w:rPr>
                                  </w:pPr>
                                  <w:r>
                                    <w:rPr>
                                      <w:noProof/>
                                    </w:rPr>
                                    <w:drawing>
                                      <wp:inline distT="0" distB="0" distL="0" distR="0" wp14:anchorId="308A5E32" wp14:editId="474C5EE8">
                                        <wp:extent cx="1918335" cy="2082800"/>
                                        <wp:effectExtent l="0" t="0" r="5715" b="0"/>
                                        <wp:docPr id="26028922" name="Picture 60" descr="Disgrifiad a gynhyrchir yn awtomati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803806" name="Picture 60" descr="Diagram, engineering drawing&#10;&#10;Description automatically generated">
                                                  <a:hlinkClick r:id="rId37"/>
                                                </pic:cNvPr>
                                                <pic:cNvPicPr/>
                                              </pic:nvPicPr>
                                              <pic:blipFill>
                                                <a:blip r:embed="rId38">
                                                  <a:extLst>
                                                    <a:ext uri="{28A0092B-C50C-407E-A947-70E740481C1C}">
                                                      <a14:useLocalDpi xmlns:a14="http://schemas.microsoft.com/office/drawing/2010/main" val="0"/>
                                                    </a:ext>
                                                  </a:extLst>
                                                </a:blip>
                                                <a:stretch>
                                                  <a:fillRect/>
                                                </a:stretch>
                                              </pic:blipFill>
                                              <pic:spPr>
                                                <a:xfrm>
                                                  <a:off x="0" y="0"/>
                                                  <a:ext cx="1918335" cy="2082800"/>
                                                </a:xfrm>
                                                <a:prstGeom prst="rect">
                                                  <a:avLst/>
                                                </a:prstGeom>
                                              </pic:spPr>
                                            </pic:pic>
                                          </a:graphicData>
                                        </a:graphic>
                                      </wp:inline>
                                    </w:drawing>
                                  </w:r>
                                </w:p>
                                <w:p w14:paraId="19968EAD" w14:textId="77777777" w:rsidR="00A96F1C" w:rsidRDefault="004A3E14" w:rsidP="008F7FF1">
                                  <w:pPr>
                                    <w:pStyle w:val="Heading1"/>
                                  </w:pPr>
                                  <w:r>
                                    <w:rPr>
                                      <w:rFonts w:ascii="Century Gothic" w:eastAsia="Century Gothic" w:hAnsi="Century Gothic" w:cs="Times New Roman"/>
                                      <w:color w:val="FFFFFF"/>
                                      <w:szCs w:val="28"/>
                                      <w:lang w:val="cy-GB"/>
                                    </w:rPr>
                                    <w:t>Trefniant gofodol.</w:t>
                                  </w:r>
                                </w:p>
                                <w:p w14:paraId="3FEC5066" w14:textId="77777777" w:rsidR="00A96F1C" w:rsidRDefault="004A3E14" w:rsidP="008F7FF1">
                                  <w:pPr>
                                    <w:pStyle w:val="Heading1"/>
                                  </w:pPr>
                                  <w:r>
                                    <w:rPr>
                                      <w:rFonts w:ascii="Century Gothic" w:eastAsia="Century Gothic" w:hAnsi="Century Gothic" w:cs="Times New Roman"/>
                                      <w:color w:val="FFFFFF"/>
                                      <w:szCs w:val="28"/>
                                      <w:lang w:val="cy-GB"/>
                                    </w:rPr>
                                    <w:t xml:space="preserve">Braslun o ystafell ymgynghori. </w:t>
                                  </w:r>
                                </w:p>
                                <w:p w14:paraId="67D532D1" w14:textId="77777777" w:rsidR="00A96F1C" w:rsidRDefault="004A3E14" w:rsidP="008F7FF1">
                                  <w:pPr>
                                    <w:pStyle w:val="Heading1"/>
                                  </w:pPr>
                                  <w:r>
                                    <w:t xml:space="preserve"> </w:t>
                                  </w:r>
                                </w:p>
                                <w:p w14:paraId="790B6CFD" w14:textId="77777777" w:rsidR="00A96F1C" w:rsidRDefault="00A96F1C" w:rsidP="008F7FF1"/>
                                <w:p w14:paraId="466129C9" w14:textId="77777777" w:rsidR="00A96F1C" w:rsidRPr="00A92B04" w:rsidRDefault="00A96F1C" w:rsidP="008F7FF1"/>
                                <w:p w14:paraId="188CD1DF" w14:textId="77777777" w:rsidR="00A96F1C" w:rsidRDefault="004A3E14" w:rsidP="008F7FF1">
                                  <w:pPr>
                                    <w:pStyle w:val="Heading1"/>
                                  </w:pPr>
                                  <w:r w:rsidRPr="00426F60">
                                    <w:t xml:space="preserve"> </w:t>
                                  </w: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wps:bodyPr>
                          </wps:wsp>
                        </a:graphicData>
                      </a:graphic>
                    </wp:inline>
                  </w:drawing>
                </mc:Choice>
                <mc:Fallback>
                  <w:pict>
                    <v:shape id="Text Box 28" o:spid="_x0000_i1048" type="#_x0000_t202" alt="Text box to enter sidebar content" style="width:165.45pt;height:499.1pt;mso-wrap-distance-bottom:0;mso-wrap-distance-left:0;mso-wrap-distance-right:0;mso-wrap-distance-top:0;v-text-anchor:top" filled="f" fillcolor="this" stroked="f">
                      <v:textbox inset=",28.8pt">
                        <w:txbxContent>
                          <w:p w:rsidR="00A96F1C" w:rsidP="008F7FF1" w14:paraId="6ED1443D" w14:textId="39754B05">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Cliciwch i weld fersiynau mwy:</w:t>
                            </w:r>
                          </w:p>
                          <w:p w:rsidR="00A96F1C" w:rsidP="00A2478A" w14:paraId="63CBC8EB" w14:textId="1BE7D1DD"/>
                          <w:p w:rsidR="00A96F1C" w:rsidRPr="00A2478A" w:rsidP="00A2478A" w14:paraId="276AD3BE" w14:textId="56FB1C5D">
                            <w:pPr>
                              <w:bidi w:val="0"/>
                            </w:pPr>
                          </w:p>
                          <w:p w:rsidP="00A2478A">
                            <w:pPr>
                              <w:bidi w:val="0"/>
                              <w:rPr>
                                <w:rStyle w:val="DefaultParagraphFont"/>
                                <w:rFonts w:ascii="Century Gothic" w:eastAsia="Century Gothic" w:hAnsi="Century Gothic" w:cs="Times New Roman"/>
                                <w:b w:val="0"/>
                                <w:bCs w:val="0"/>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p>
                          <w:p w:rsidP="00A2478A">
                            <w:pPr>
                              <w:bidi w:val="0"/>
                              <w:rPr>
                                <w:rStyle w:val="DefaultParagraphFont"/>
                                <w:rFonts w:ascii="Century Gothic" w:eastAsia="Century Gothic" w:hAnsi="Century Gothic" w:cs="Times New Roman"/>
                                <w:b w:val="0"/>
                                <w:bCs w:val="0"/>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drawing>
                              <wp:inline distT="0" distB="0" distL="0" distR="0">
                                <wp:extent cx="1918335" cy="2082800"/>
                                <wp:effectExtent l="0" t="0" r="5715" b="0"/>
                                <wp:docPr id="60" name="Picture 60" descr="Disgrifiad a gynhyrchir yn awtomatig">
                                  <a:hlinkClick xmlns:a="http://schemas.openxmlformats.org/drawingml/2006/main" xmlns:r="http://schemas.openxmlformats.org/officeDocument/2006/relationships"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718222" name="Picture 60" descr="Diagram, engineering drawing&#10;&#10;Description automatically generated">
                                          <a:hlinkClick xmlns:a="http://schemas.openxmlformats.org/drawingml/2006/main" xmlns:r="http://schemas.openxmlformats.org/officeDocument/2006/relationships" r:id="rId39"/>
                                        </pic:cNvPr>
                                        <pic:cNvPicPr/>
                                      </pic:nvPicPr>
                                      <pic:blipFill>
                                        <a:blip xmlns:r="http://schemas.openxmlformats.org/officeDocument/2006/relationships" r:embed="rId40">
                                          <a:extLst>
                                            <a:ext xmlns:a="http://schemas.openxmlformats.org/drawingml/2006/main" uri="{28A0092B-C50C-407E-A947-70E740481C1C}">
                                              <a14:useLocalDpi xmlns:a14="http://schemas.microsoft.com/office/drawing/2010/main" val="0"/>
                                            </a:ext>
                                          </a:extLst>
                                        </a:blip>
                                        <a:stretch>
                                          <a:fillRect/>
                                        </a:stretch>
                                      </pic:blipFill>
                                      <pic:spPr>
                                        <a:xfrm>
                                          <a:off x="0" y="0"/>
                                          <a:ext cx="1918335" cy="2082800"/>
                                        </a:xfrm>
                                        <a:prstGeom prst="rect">
                                          <a:avLst/>
                                        </a:prstGeom>
                                      </pic:spPr>
                                    </pic:pic>
                                  </a:graphicData>
                                </a:graphic>
                              </wp:inline>
                            </w:drawing>
                          </w:p>
                          <w:p w:rsidR="00A96F1C" w:rsidP="008F7FF1" w14:paraId="1AA3AA8C" w14:textId="77777777">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Trefniant gofodol.</w:t>
                            </w:r>
                          </w:p>
                          <w:p w:rsidR="00A96F1C" w:rsidP="008F7FF1" w14:paraId="6D33BF7C" w14:textId="55899846">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Braslun o ystafell ymgynghori.</w:t>
                            </w: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 xml:space="preserve"> </w:t>
                            </w:r>
                          </w:p>
                          <w:p w:rsidR="00A96F1C" w:rsidP="008F7FF1" w14:paraId="7545FB65" w14:textId="77777777">
                            <w:pPr>
                              <w:pStyle w:val="Heading1"/>
                            </w:pPr>
                            <w:r>
                              <w:t xml:space="preserve"> </w:t>
                            </w:r>
                          </w:p>
                          <w:p w:rsidR="00A96F1C" w:rsidP="008F7FF1" w14:paraId="18CA3B91" w14:textId="77777777"/>
                          <w:p w:rsidR="00A96F1C" w:rsidRPr="00A92B04" w:rsidP="008F7FF1" w14:paraId="215BF67B" w14:textId="77777777"/>
                          <w:p w:rsidR="00A96F1C" w:rsidP="008F7FF1" w14:paraId="600B8720" w14:textId="77777777">
                            <w:pPr>
                              <w:pStyle w:val="Heading1"/>
                            </w:pPr>
                            <w:r w:rsidRPr="00426F60">
                              <w:t xml:space="preserve"> </w:t>
                            </w:r>
                          </w:p>
                        </w:txbxContent>
                      </v:textbox>
                      <w10:anchorlock/>
                    </v:shape>
                  </w:pict>
                </mc:Fallback>
              </mc:AlternateContent>
            </w:r>
          </w:p>
        </w:tc>
      </w:tr>
    </w:tbl>
    <w:p w14:paraId="68274786" w14:textId="25DBEB43" w:rsidR="008B2E43" w:rsidRDefault="008B2E43" w:rsidP="008B2E43">
      <w:pPr>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B67BDA" w14:paraId="60D9C51C" w14:textId="77777777" w:rsidTr="00A96F1C">
        <w:trPr>
          <w:trHeight w:val="10397"/>
        </w:trPr>
        <w:tc>
          <w:tcPr>
            <w:tcW w:w="7909" w:type="dxa"/>
          </w:tcPr>
          <w:p w14:paraId="1F6F7049" w14:textId="77777777" w:rsidR="00BD6027" w:rsidRDefault="00BD6027" w:rsidP="00A96F1C">
            <w:pPr>
              <w:rPr>
                <w:sz w:val="24"/>
              </w:rPr>
            </w:pPr>
          </w:p>
          <w:p w14:paraId="1133709F" w14:textId="77777777" w:rsidR="00BD6027" w:rsidRDefault="004A3E14" w:rsidP="00A96F1C">
            <w:pPr>
              <w:rPr>
                <w:sz w:val="24"/>
              </w:rPr>
            </w:pPr>
            <w:r>
              <w:rPr>
                <w:noProof/>
              </w:rPr>
              <mc:AlternateContent>
                <mc:Choice Requires="wps">
                  <w:drawing>
                    <wp:inline distT="0" distB="0" distL="0" distR="0" wp14:anchorId="2D751DDD" wp14:editId="0107646E">
                      <wp:extent cx="4885349" cy="7010400"/>
                      <wp:effectExtent l="0" t="0" r="0" b="0"/>
                      <wp:docPr id="57" name="Text Box 57"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AE35087" w14:textId="77777777" w:rsidR="00A96F1C" w:rsidRDefault="004A3E14" w:rsidP="00BD6027">
                                  <w:pPr>
                                    <w:spacing w:after="240"/>
                                    <w:rPr>
                                      <w:b/>
                                      <w:bCs/>
                                      <w:color w:val="CB400B" w:themeColor="text2" w:themeShade="BF"/>
                                    </w:rPr>
                                  </w:pPr>
                                  <w:r>
                                    <w:rPr>
                                      <w:rFonts w:ascii="Century Gothic" w:eastAsia="Century Gothic" w:hAnsi="Century Gothic" w:cs="Arial"/>
                                      <w:b/>
                                      <w:bCs/>
                                      <w:color w:val="CB400B"/>
                                      <w:lang w:val="cy-GB"/>
                                    </w:rPr>
                                    <w:t>Paramedrau (parhad).</w:t>
                                  </w:r>
                                </w:p>
                                <w:p w14:paraId="7D953823" w14:textId="77777777" w:rsidR="00A96F1C" w:rsidRPr="00710624" w:rsidRDefault="004A3E14" w:rsidP="00BD6027">
                                  <w:pPr>
                                    <w:spacing w:after="240"/>
                                    <w:rPr>
                                      <w:b/>
                                      <w:bCs/>
                                    </w:rPr>
                                  </w:pPr>
                                  <w:r>
                                    <w:rPr>
                                      <w:rFonts w:ascii="Century Gothic" w:eastAsia="Century Gothic" w:hAnsi="Century Gothic" w:cs="Arial"/>
                                      <w:b/>
                                      <w:bCs/>
                                      <w:lang w:val="cy-GB"/>
                                    </w:rPr>
                                    <w:t>Cyfyngiadau statudol</w:t>
                                  </w:r>
                                </w:p>
                                <w:p w14:paraId="60978289" w14:textId="77777777" w:rsidR="00A96F1C" w:rsidRDefault="004A3E14" w:rsidP="00BD6027">
                                  <w:pPr>
                                    <w:spacing w:after="240"/>
                                  </w:pPr>
                                  <w:r>
                                    <w:rPr>
                                      <w:rFonts w:ascii="Century Gothic" w:eastAsia="Century Gothic" w:hAnsi="Century Gothic" w:cs="Arial"/>
                                      <w:lang w:val="cy-GB"/>
                                    </w:rPr>
                                    <w:t xml:space="preserve">Dim </w:t>
                                  </w:r>
                                  <w:r>
                                    <w:rPr>
                                      <w:rFonts w:ascii="Century Gothic" w:eastAsia="Century Gothic" w:hAnsi="Century Gothic" w:cs="Arial"/>
                                      <w:lang w:val="cy-GB"/>
                                    </w:rPr>
                                    <w:t>cyfyngiadau cynllunio penodol ac eithrio amodau cynllunio safonol o ran dechrau a chymeradwyo gorffeniadau allanol.</w:t>
                                  </w:r>
                                </w:p>
                                <w:p w14:paraId="2F77AA4C" w14:textId="77777777" w:rsidR="00A96F1C" w:rsidRPr="00BD6027" w:rsidRDefault="004A3E14" w:rsidP="00BD6027">
                                  <w:pPr>
                                    <w:spacing w:after="240"/>
                                  </w:pPr>
                                  <w:r>
                                    <w:rPr>
                                      <w:rFonts w:ascii="Century Gothic" w:eastAsia="Century Gothic" w:hAnsi="Century Gothic" w:cs="Arial"/>
                                      <w:lang w:val="cy-GB"/>
                                    </w:rPr>
                                    <w:t>Cydymffurfio â Rheoliadau Adeiladu a gofynion y GIG ar gyfer cy</w:t>
                                  </w:r>
                                  <w:r>
                                    <w:rPr>
                                      <w:rFonts w:ascii="Century Gothic" w:eastAsia="Century Gothic" w:hAnsi="Century Gothic" w:cs="Arial"/>
                                      <w:lang w:val="cy-GB"/>
                                    </w:rPr>
                                    <w:t>naliadwyedd ac ardystiad BREEAM.</w:t>
                                  </w:r>
                                </w:p>
                                <w:p w14:paraId="1CCCE800" w14:textId="77777777" w:rsidR="00A96F1C" w:rsidRPr="008F7FF1" w:rsidRDefault="004A3E14" w:rsidP="00BD6027">
                                  <w:pPr>
                                    <w:spacing w:after="240"/>
                                    <w:rPr>
                                      <w:b/>
                                      <w:bCs/>
                                      <w:color w:val="CB400B" w:themeColor="text2" w:themeShade="BF"/>
                                    </w:rPr>
                                  </w:pPr>
                                  <w:r>
                                    <w:rPr>
                                      <w:rFonts w:ascii="Century Gothic" w:eastAsia="Century Gothic" w:hAnsi="Century Gothic" w:cs="Arial"/>
                                      <w:b/>
                                      <w:bCs/>
                                      <w:color w:val="CB400B"/>
                                      <w:lang w:val="cy-GB"/>
                                    </w:rPr>
                                    <w:t>Canlyniadau’r prosiect</w:t>
                                  </w:r>
                                </w:p>
                                <w:p w14:paraId="7BECF8ED" w14:textId="77777777" w:rsidR="00A96F1C" w:rsidRDefault="004A3E14" w:rsidP="00BD6027">
                                  <w:pPr>
                                    <w:spacing w:after="240"/>
                                  </w:pPr>
                                  <w:r>
                                    <w:rPr>
                                      <w:rFonts w:ascii="Century Gothic" w:eastAsia="Century Gothic" w:hAnsi="Century Gothic" w:cs="Arial"/>
                                      <w:lang w:val="cy-GB"/>
                                    </w:rPr>
                                    <w:t>Cadwraeth yr adeilad presennol a darparu canol</w:t>
                                  </w:r>
                                  <w:r>
                                    <w:rPr>
                                      <w:rFonts w:ascii="Century Gothic" w:eastAsia="Century Gothic" w:hAnsi="Century Gothic" w:cs="Arial"/>
                                      <w:lang w:val="cy-GB"/>
                                    </w:rPr>
                                    <w:t>fan feddygol gymunedol sy'n bodloni gofynion yr holl randdeiliaid o ran cyfleusterau, cyllideb ac anghenion cymunedol.</w:t>
                                  </w:r>
                                </w:p>
                                <w:p w14:paraId="4D168D64" w14:textId="77777777" w:rsidR="00A96F1C" w:rsidRPr="008F7FF1" w:rsidRDefault="004A3E14" w:rsidP="00BD6027">
                                  <w:pPr>
                                    <w:spacing w:after="240"/>
                                    <w:rPr>
                                      <w:b/>
                                      <w:bCs/>
                                      <w:color w:val="CB400B" w:themeColor="text2" w:themeShade="BF"/>
                                    </w:rPr>
                                  </w:pPr>
                                  <w:r>
                                    <w:rPr>
                                      <w:rFonts w:ascii="Century Gothic" w:eastAsia="Century Gothic" w:hAnsi="Century Gothic" w:cs="Arial"/>
                                      <w:b/>
                                      <w:bCs/>
                                      <w:color w:val="CB400B"/>
                                      <w:lang w:val="cy-GB"/>
                                    </w:rPr>
                                    <w:t>Syniadau a manylebau dylunio posibl</w:t>
                                  </w:r>
                                </w:p>
                                <w:p w14:paraId="753B0161" w14:textId="77777777" w:rsidR="00A96F1C" w:rsidRPr="004A3E14" w:rsidRDefault="004A3E14" w:rsidP="00BD6027">
                                  <w:pPr>
                                    <w:spacing w:after="240"/>
                                    <w:rPr>
                                      <w:lang w:val="cy-GB"/>
                                    </w:rPr>
                                  </w:pPr>
                                  <w:r>
                                    <w:rPr>
                                      <w:rFonts w:ascii="Century Gothic" w:eastAsia="Century Gothic" w:hAnsi="Century Gothic" w:cs="Arial"/>
                                      <w:lang w:val="cy-GB"/>
                                    </w:rPr>
                                    <w:t xml:space="preserve">Cyfeiriwch at y cynllun braslun cychwynnol. </w:t>
                                  </w:r>
                                  <w:r>
                                    <w:rPr>
                                      <w:rFonts w:ascii="Century Gothic" w:eastAsia="Century Gothic" w:hAnsi="Century Gothic" w:cs="Arial"/>
                                      <w:lang w:val="cy-GB"/>
                                    </w:rPr>
                                    <w:t>Manyleb ar gyfer adeiladu o'r newydd i gynnwys llety unllawr o amgylch y cwrt y tu ôl i'r tŷ presennol, gyda tho wedi'i osod, yn gyffr</w:t>
                                  </w:r>
                                  <w:r>
                                    <w:rPr>
                                      <w:rFonts w:ascii="Century Gothic" w:eastAsia="Century Gothic" w:hAnsi="Century Gothic" w:cs="Arial"/>
                                      <w:lang w:val="cy-GB"/>
                                    </w:rPr>
                                    <w:t xml:space="preserve">edinol i </w:t>
                                  </w:r>
                                  <w:r>
                                    <w:rPr>
                                      <w:rFonts w:ascii="Century Gothic" w:eastAsia="Century Gothic" w:hAnsi="Century Gothic" w:cs="Arial"/>
                                      <w:lang w:val="cy-GB"/>
                                    </w:rPr>
                                    <w:t>gyd-fynd â'r un presennol.</w:t>
                                  </w:r>
                                </w:p>
                                <w:p w14:paraId="73B0CE16" w14:textId="77777777" w:rsidR="00A96F1C" w:rsidRPr="004A3E14" w:rsidRDefault="004A3E14" w:rsidP="00BD6027">
                                  <w:pPr>
                                    <w:spacing w:after="240"/>
                                    <w:rPr>
                                      <w:lang w:val="cy-GB"/>
                                    </w:rPr>
                                  </w:pPr>
                                  <w:r>
                                    <w:rPr>
                                      <w:rFonts w:ascii="Century Gothic" w:eastAsia="Century Gothic" w:hAnsi="Century Gothic" w:cs="Arial"/>
                                      <w:lang w:val="cy-GB"/>
                                    </w:rPr>
                                    <w:t>Defnydd posibl o SIPs ar gyfer waliau allanol a rhaniadau mewnol i ddarparu lefelau uchel o insiwleiddio thermol a phreifatrwydd acwstig.</w:t>
                                  </w:r>
                                </w:p>
                                <w:p w14:paraId="60DF18E7" w14:textId="77777777" w:rsidR="00A96F1C" w:rsidRPr="004A3E14" w:rsidRDefault="004A3E14" w:rsidP="00BD6027">
                                  <w:pPr>
                                    <w:spacing w:after="240"/>
                                    <w:rPr>
                                      <w:lang w:val="cy-GB"/>
                                    </w:rPr>
                                  </w:pPr>
                                  <w:r>
                                    <w:rPr>
                                      <w:rFonts w:ascii="Century Gothic" w:eastAsia="Century Gothic" w:hAnsi="Century Gothic" w:cs="Arial"/>
                                      <w:lang w:val="cy-GB"/>
                                    </w:rPr>
                                    <w:t>Ystyried cyfanswm arwynebedd y safle mewn perthynas â gofynion y ganolfan feddygol. Awgrymu'r posibilrwydd o ddatblygu tir dros ben fel tai fel modd o leihau gofynion benthyca. Cynnwys</w:t>
                                  </w:r>
                                  <w:r>
                                    <w:rPr>
                                      <w:rFonts w:ascii="Century Gothic" w:eastAsia="Century Gothic" w:hAnsi="Century Gothic" w:cs="Arial"/>
                                      <w:lang w:val="cy-GB"/>
                                    </w:rPr>
                                    <w:t xml:space="preserve"> unrhyw gynigion ar gyfer tai fel rhan o gais cynllunio ar gyfer y ganolfan feddygol.</w:t>
                                  </w:r>
                                </w:p>
                                <w:p w14:paraId="69CB39F2" w14:textId="77777777" w:rsidR="00A96F1C" w:rsidRPr="008F7FF1" w:rsidRDefault="004A3E14" w:rsidP="00BD6027">
                                  <w:pPr>
                                    <w:spacing w:after="240"/>
                                    <w:rPr>
                                      <w:b/>
                                      <w:bCs/>
                                      <w:color w:val="CB400B" w:themeColor="text2" w:themeShade="BF"/>
                                    </w:rPr>
                                  </w:pPr>
                                  <w:r>
                                    <w:rPr>
                                      <w:rFonts w:ascii="Century Gothic" w:eastAsia="Century Gothic" w:hAnsi="Century Gothic" w:cs="Arial"/>
                                      <w:b/>
                                      <w:bCs/>
                                      <w:color w:val="CB400B"/>
                                      <w:lang w:val="cy-GB"/>
                                    </w:rPr>
                                    <w:t>Gweithgareddau cyn adeiladu mewn perthynas â'r adeilad presennol.</w:t>
                                  </w:r>
                                </w:p>
                                <w:p w14:paraId="347AE590" w14:textId="77777777" w:rsidR="00A96F1C" w:rsidRDefault="004A3E14" w:rsidP="00BD6027">
                                  <w:pPr>
                                    <w:spacing w:after="240"/>
                                  </w:pPr>
                                  <w:r>
                                    <w:rPr>
                                      <w:rFonts w:ascii="Century Gothic" w:eastAsia="Century Gothic" w:hAnsi="Century Gothic" w:cs="Arial"/>
                                      <w:lang w:val="cy-GB"/>
                                    </w:rPr>
                                    <w:t>Cynnal arolwg strwythurol a chyflwr a pharatoi amserlen atgyweirio ac adnewyddu.</w:t>
                                  </w:r>
                                </w:p>
                                <w:p w14:paraId="69C58752" w14:textId="77777777" w:rsidR="00A96F1C" w:rsidRDefault="004A3E14" w:rsidP="00BD6027">
                                  <w:pPr>
                                    <w:spacing w:after="240"/>
                                  </w:pPr>
                                  <w:r>
                                    <w:rPr>
                                      <w:rFonts w:ascii="Century Gothic" w:eastAsia="Century Gothic" w:hAnsi="Century Gothic" w:cs="Arial"/>
                                      <w:lang w:val="cy-GB"/>
                                    </w:rPr>
                                    <w:t>Datblygu manylebau ar gyfer gwell ymwrthedd i dâ</w:t>
                                  </w:r>
                                  <w:r>
                                    <w:rPr>
                                      <w:rFonts w:ascii="Century Gothic" w:eastAsia="Century Gothic" w:hAnsi="Century Gothic" w:cs="Arial"/>
                                      <w:lang w:val="cy-GB"/>
                                    </w:rPr>
                                    <w:t xml:space="preserve">n / adraniad ardaloedd llawr cyntaf ac inswleiddio'r amlen adeiladu. </w:t>
                                  </w:r>
                                </w:p>
                                <w:p w14:paraId="59E555F7" w14:textId="77777777" w:rsidR="00A96F1C" w:rsidRDefault="00A96F1C" w:rsidP="00BD6027"/>
                                <w:p w14:paraId="4E1FC443" w14:textId="77777777" w:rsidR="00A96F1C" w:rsidRDefault="00A96F1C" w:rsidP="00BD6027"/>
                                <w:p w14:paraId="33B92EE2" w14:textId="77777777" w:rsidR="00A96F1C" w:rsidRDefault="00A96F1C" w:rsidP="00BD6027"/>
                                <w:p w14:paraId="62486732" w14:textId="77777777" w:rsidR="00A96F1C" w:rsidRDefault="00A96F1C" w:rsidP="00BD6027"/>
                                <w:p w14:paraId="0EABD3DE" w14:textId="77777777" w:rsidR="00A96F1C" w:rsidRDefault="00A96F1C" w:rsidP="00BD6027"/>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2D751DDD" id="Text Box 57" o:spid="_x0000_s1049"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" filled="f" stroked="f">
                      <v:textbox inset=",23.04pt">
                        <w:txbxContent>
                          <w:p w14:paraId="7AE35087" w14:textId="77777777" w:rsidR="00A96F1C" w:rsidRDefault="004A3E14" w:rsidP="00BD6027">
                            <w:pPr>
                              <w:spacing w:after="240"/>
                              <w:rPr>
                                <w:b/>
                                <w:bCs/>
                                <w:color w:val="CB400B" w:themeColor="text2" w:themeShade="BF"/>
                              </w:rPr>
                            </w:pPr>
                            <w:r>
                              <w:rPr>
                                <w:rFonts w:ascii="Century Gothic" w:eastAsia="Century Gothic" w:hAnsi="Century Gothic" w:cs="Arial"/>
                                <w:b/>
                                <w:bCs/>
                                <w:color w:val="CB400B"/>
                                <w:lang w:val="cy-GB"/>
                              </w:rPr>
                              <w:t>Paramedrau (parhad).</w:t>
                            </w:r>
                          </w:p>
                          <w:p w14:paraId="7D953823" w14:textId="77777777" w:rsidR="00A96F1C" w:rsidRPr="00710624" w:rsidRDefault="004A3E14" w:rsidP="00BD6027">
                            <w:pPr>
                              <w:spacing w:after="240"/>
                              <w:rPr>
                                <w:b/>
                                <w:bCs/>
                              </w:rPr>
                            </w:pPr>
                            <w:r>
                              <w:rPr>
                                <w:rFonts w:ascii="Century Gothic" w:eastAsia="Century Gothic" w:hAnsi="Century Gothic" w:cs="Arial"/>
                                <w:b/>
                                <w:bCs/>
                                <w:lang w:val="cy-GB"/>
                              </w:rPr>
                              <w:t>Cyfyngiadau statudol</w:t>
                            </w:r>
                          </w:p>
                          <w:p w14:paraId="60978289" w14:textId="77777777" w:rsidR="00A96F1C" w:rsidRDefault="004A3E14" w:rsidP="00BD6027">
                            <w:pPr>
                              <w:spacing w:after="240"/>
                            </w:pPr>
                            <w:r>
                              <w:rPr>
                                <w:rFonts w:ascii="Century Gothic" w:eastAsia="Century Gothic" w:hAnsi="Century Gothic" w:cs="Arial"/>
                                <w:lang w:val="cy-GB"/>
                              </w:rPr>
                              <w:t xml:space="preserve">Dim </w:t>
                            </w:r>
                            <w:r>
                              <w:rPr>
                                <w:rFonts w:ascii="Century Gothic" w:eastAsia="Century Gothic" w:hAnsi="Century Gothic" w:cs="Arial"/>
                                <w:lang w:val="cy-GB"/>
                              </w:rPr>
                              <w:t>cyfyngiadau cynllunio penodol ac eithrio amodau cynllunio safonol o ran dechrau a chymeradwyo gorffeniadau allanol.</w:t>
                            </w:r>
                          </w:p>
                          <w:p w14:paraId="2F77AA4C" w14:textId="77777777" w:rsidR="00A96F1C" w:rsidRPr="00BD6027" w:rsidRDefault="004A3E14" w:rsidP="00BD6027">
                            <w:pPr>
                              <w:spacing w:after="240"/>
                            </w:pPr>
                            <w:r>
                              <w:rPr>
                                <w:rFonts w:ascii="Century Gothic" w:eastAsia="Century Gothic" w:hAnsi="Century Gothic" w:cs="Arial"/>
                                <w:lang w:val="cy-GB"/>
                              </w:rPr>
                              <w:t>Cydymffurfio â Rheoliadau Adeiladu a gofynion y GIG ar gyfer cy</w:t>
                            </w:r>
                            <w:r>
                              <w:rPr>
                                <w:rFonts w:ascii="Century Gothic" w:eastAsia="Century Gothic" w:hAnsi="Century Gothic" w:cs="Arial"/>
                                <w:lang w:val="cy-GB"/>
                              </w:rPr>
                              <w:t>naliadwyedd ac ardystiad BREEAM.</w:t>
                            </w:r>
                          </w:p>
                          <w:p w14:paraId="1CCCE800" w14:textId="77777777" w:rsidR="00A96F1C" w:rsidRPr="008F7FF1" w:rsidRDefault="004A3E14" w:rsidP="00BD6027">
                            <w:pPr>
                              <w:spacing w:after="240"/>
                              <w:rPr>
                                <w:b/>
                                <w:bCs/>
                                <w:color w:val="CB400B" w:themeColor="text2" w:themeShade="BF"/>
                              </w:rPr>
                            </w:pPr>
                            <w:r>
                              <w:rPr>
                                <w:rFonts w:ascii="Century Gothic" w:eastAsia="Century Gothic" w:hAnsi="Century Gothic" w:cs="Arial"/>
                                <w:b/>
                                <w:bCs/>
                                <w:color w:val="CB400B"/>
                                <w:lang w:val="cy-GB"/>
                              </w:rPr>
                              <w:t>Canlyniadau’r prosiect</w:t>
                            </w:r>
                          </w:p>
                          <w:p w14:paraId="7BECF8ED" w14:textId="77777777" w:rsidR="00A96F1C" w:rsidRDefault="004A3E14" w:rsidP="00BD6027">
                            <w:pPr>
                              <w:spacing w:after="240"/>
                            </w:pPr>
                            <w:r>
                              <w:rPr>
                                <w:rFonts w:ascii="Century Gothic" w:eastAsia="Century Gothic" w:hAnsi="Century Gothic" w:cs="Arial"/>
                                <w:lang w:val="cy-GB"/>
                              </w:rPr>
                              <w:t>Cadwraeth yr adeilad presennol a darparu canol</w:t>
                            </w:r>
                            <w:r>
                              <w:rPr>
                                <w:rFonts w:ascii="Century Gothic" w:eastAsia="Century Gothic" w:hAnsi="Century Gothic" w:cs="Arial"/>
                                <w:lang w:val="cy-GB"/>
                              </w:rPr>
                              <w:t>fan feddygol gymunedol sy'n bodloni gofynion yr holl randdeiliaid o ran cyfleusterau, cyllideb ac anghenion cymunedol.</w:t>
                            </w:r>
                          </w:p>
                          <w:p w14:paraId="4D168D64" w14:textId="77777777" w:rsidR="00A96F1C" w:rsidRPr="008F7FF1" w:rsidRDefault="004A3E14" w:rsidP="00BD6027">
                            <w:pPr>
                              <w:spacing w:after="240"/>
                              <w:rPr>
                                <w:b/>
                                <w:bCs/>
                                <w:color w:val="CB400B" w:themeColor="text2" w:themeShade="BF"/>
                              </w:rPr>
                            </w:pPr>
                            <w:r>
                              <w:rPr>
                                <w:rFonts w:ascii="Century Gothic" w:eastAsia="Century Gothic" w:hAnsi="Century Gothic" w:cs="Arial"/>
                                <w:b/>
                                <w:bCs/>
                                <w:color w:val="CB400B"/>
                                <w:lang w:val="cy-GB"/>
                              </w:rPr>
                              <w:t>Syniadau a manylebau dylunio posibl</w:t>
                            </w:r>
                          </w:p>
                          <w:p w14:paraId="753B0161" w14:textId="77777777" w:rsidR="00A96F1C" w:rsidRPr="004A3E14" w:rsidRDefault="004A3E14" w:rsidP="00BD6027">
                            <w:pPr>
                              <w:spacing w:after="240"/>
                              <w:rPr>
                                <w:lang w:val="cy-GB"/>
                              </w:rPr>
                            </w:pPr>
                            <w:r>
                              <w:rPr>
                                <w:rFonts w:ascii="Century Gothic" w:eastAsia="Century Gothic" w:hAnsi="Century Gothic" w:cs="Arial"/>
                                <w:lang w:val="cy-GB"/>
                              </w:rPr>
                              <w:t xml:space="preserve">Cyfeiriwch at y cynllun braslun cychwynnol. </w:t>
                            </w:r>
                            <w:r>
                              <w:rPr>
                                <w:rFonts w:ascii="Century Gothic" w:eastAsia="Century Gothic" w:hAnsi="Century Gothic" w:cs="Arial"/>
                                <w:lang w:val="cy-GB"/>
                              </w:rPr>
                              <w:t>Manyleb ar gyfer adeiladu o'r newydd i gynnwys llety unllawr o amgylch y cwrt y tu ôl i'r tŷ presennol, gyda tho wedi'i osod, yn gyffr</w:t>
                            </w:r>
                            <w:r>
                              <w:rPr>
                                <w:rFonts w:ascii="Century Gothic" w:eastAsia="Century Gothic" w:hAnsi="Century Gothic" w:cs="Arial"/>
                                <w:lang w:val="cy-GB"/>
                              </w:rPr>
                              <w:t xml:space="preserve">edinol i </w:t>
                            </w:r>
                            <w:r>
                              <w:rPr>
                                <w:rFonts w:ascii="Century Gothic" w:eastAsia="Century Gothic" w:hAnsi="Century Gothic" w:cs="Arial"/>
                                <w:lang w:val="cy-GB"/>
                              </w:rPr>
                              <w:t>gyd-fynd â'r un presennol.</w:t>
                            </w:r>
                          </w:p>
                          <w:p w14:paraId="73B0CE16" w14:textId="77777777" w:rsidR="00A96F1C" w:rsidRPr="004A3E14" w:rsidRDefault="004A3E14" w:rsidP="00BD6027">
                            <w:pPr>
                              <w:spacing w:after="240"/>
                              <w:rPr>
                                <w:lang w:val="cy-GB"/>
                              </w:rPr>
                            </w:pPr>
                            <w:r>
                              <w:rPr>
                                <w:rFonts w:ascii="Century Gothic" w:eastAsia="Century Gothic" w:hAnsi="Century Gothic" w:cs="Arial"/>
                                <w:lang w:val="cy-GB"/>
                              </w:rPr>
                              <w:t>Defnydd posibl o SIPs ar gyfer waliau allanol a rhaniadau mewnol i ddarparu lefelau uchel o insiwleiddio thermol a phreifatrwydd acwstig.</w:t>
                            </w:r>
                          </w:p>
                          <w:p w14:paraId="60DF18E7" w14:textId="77777777" w:rsidR="00A96F1C" w:rsidRPr="004A3E14" w:rsidRDefault="004A3E14" w:rsidP="00BD6027">
                            <w:pPr>
                              <w:spacing w:after="240"/>
                              <w:rPr>
                                <w:lang w:val="cy-GB"/>
                              </w:rPr>
                            </w:pPr>
                            <w:r>
                              <w:rPr>
                                <w:rFonts w:ascii="Century Gothic" w:eastAsia="Century Gothic" w:hAnsi="Century Gothic" w:cs="Arial"/>
                                <w:lang w:val="cy-GB"/>
                              </w:rPr>
                              <w:t>Ystyried cyfanswm arwynebedd y safle mewn perthynas â gofynion y ganolfan feddygol. Awgrymu'r posibilrwydd o ddatblygu tir dros ben fel tai fel modd o leihau gofynion benthyca. Cynnwys</w:t>
                            </w:r>
                            <w:r>
                              <w:rPr>
                                <w:rFonts w:ascii="Century Gothic" w:eastAsia="Century Gothic" w:hAnsi="Century Gothic" w:cs="Arial"/>
                                <w:lang w:val="cy-GB"/>
                              </w:rPr>
                              <w:t xml:space="preserve"> unrhyw gynigion ar gyfer tai fel rhan o gais cynllunio ar gyfer y ganolfan feddygol.</w:t>
                            </w:r>
                          </w:p>
                          <w:p w14:paraId="69CB39F2" w14:textId="77777777" w:rsidR="00A96F1C" w:rsidRPr="008F7FF1" w:rsidRDefault="004A3E14" w:rsidP="00BD6027">
                            <w:pPr>
                              <w:spacing w:after="240"/>
                              <w:rPr>
                                <w:b/>
                                <w:bCs/>
                                <w:color w:val="CB400B" w:themeColor="text2" w:themeShade="BF"/>
                              </w:rPr>
                            </w:pPr>
                            <w:r>
                              <w:rPr>
                                <w:rFonts w:ascii="Century Gothic" w:eastAsia="Century Gothic" w:hAnsi="Century Gothic" w:cs="Arial"/>
                                <w:b/>
                                <w:bCs/>
                                <w:color w:val="CB400B"/>
                                <w:lang w:val="cy-GB"/>
                              </w:rPr>
                              <w:t>Gweithgareddau cyn adeiladu mewn perthynas â'r adeilad presennol.</w:t>
                            </w:r>
                          </w:p>
                          <w:p w14:paraId="347AE590" w14:textId="77777777" w:rsidR="00A96F1C" w:rsidRDefault="004A3E14" w:rsidP="00BD6027">
                            <w:pPr>
                              <w:spacing w:after="240"/>
                            </w:pPr>
                            <w:r>
                              <w:rPr>
                                <w:rFonts w:ascii="Century Gothic" w:eastAsia="Century Gothic" w:hAnsi="Century Gothic" w:cs="Arial"/>
                                <w:lang w:val="cy-GB"/>
                              </w:rPr>
                              <w:t>Cynnal arolwg strwythurol a chyflwr a pharatoi amserlen atgyweirio ac adnewyddu.</w:t>
                            </w:r>
                          </w:p>
                          <w:p w14:paraId="69C58752" w14:textId="77777777" w:rsidR="00A96F1C" w:rsidRDefault="004A3E14" w:rsidP="00BD6027">
                            <w:pPr>
                              <w:spacing w:after="240"/>
                            </w:pPr>
                            <w:r>
                              <w:rPr>
                                <w:rFonts w:ascii="Century Gothic" w:eastAsia="Century Gothic" w:hAnsi="Century Gothic" w:cs="Arial"/>
                                <w:lang w:val="cy-GB"/>
                              </w:rPr>
                              <w:t>Datblygu manylebau ar gyfer gwell ymwrthedd i dâ</w:t>
                            </w:r>
                            <w:r>
                              <w:rPr>
                                <w:rFonts w:ascii="Century Gothic" w:eastAsia="Century Gothic" w:hAnsi="Century Gothic" w:cs="Arial"/>
                                <w:lang w:val="cy-GB"/>
                              </w:rPr>
                              <w:t xml:space="preserve">n / adraniad ardaloedd llawr cyntaf ac inswleiddio'r amlen adeiladu. </w:t>
                            </w:r>
                          </w:p>
                          <w:p w14:paraId="59E555F7" w14:textId="77777777" w:rsidR="00A96F1C" w:rsidRDefault="00A96F1C" w:rsidP="00BD6027"/>
                          <w:p w14:paraId="4E1FC443" w14:textId="77777777" w:rsidR="00A96F1C" w:rsidRDefault="00A96F1C" w:rsidP="00BD6027"/>
                          <w:p w14:paraId="33B92EE2" w14:textId="77777777" w:rsidR="00A96F1C" w:rsidRDefault="00A96F1C" w:rsidP="00BD6027"/>
                          <w:p w14:paraId="62486732" w14:textId="77777777" w:rsidR="00A96F1C" w:rsidRDefault="00A96F1C" w:rsidP="00BD6027"/>
                          <w:p w14:paraId="0EABD3DE" w14:textId="77777777" w:rsidR="00A96F1C" w:rsidRDefault="00A96F1C" w:rsidP="00BD6027"/>
                        </w:txbxContent>
                      </v:textbox>
                      <w10:anchorlock/>
                    </v:shape>
                  </w:pict>
                </mc:Fallback>
              </mc:AlternateContent>
            </w:r>
          </w:p>
        </w:tc>
        <w:tc>
          <w:tcPr>
            <w:tcW w:w="231" w:type="dxa"/>
          </w:tcPr>
          <w:p w14:paraId="7D743DE7" w14:textId="77777777" w:rsidR="00BD6027" w:rsidRDefault="00BD6027" w:rsidP="00A96F1C">
            <w:pPr>
              <w:rPr>
                <w:sz w:val="24"/>
              </w:rPr>
            </w:pPr>
          </w:p>
        </w:tc>
        <w:tc>
          <w:tcPr>
            <w:tcW w:w="3659" w:type="dxa"/>
            <w:shd w:val="clear" w:color="auto" w:fill="421D5D"/>
          </w:tcPr>
          <w:p w14:paraId="6F77C552" w14:textId="77777777" w:rsidR="00BD6027" w:rsidRPr="00C412C9" w:rsidRDefault="004A3E14" w:rsidP="00A96F1C">
            <w:pPr>
              <w:rPr>
                <w:sz w:val="24"/>
              </w:rPr>
            </w:pPr>
            <w:r w:rsidRPr="00C412C9">
              <w:rPr>
                <w:noProof/>
              </w:rPr>
              <mc:AlternateContent>
                <mc:Choice Requires="wps">
                  <w:drawing>
                    <wp:inline distT="0" distB="0" distL="0" distR="0" wp14:anchorId="13A48BD5" wp14:editId="2A9522E1">
                      <wp:extent cx="2101756" cy="731520"/>
                      <wp:effectExtent l="0" t="0" r="0" b="0"/>
                      <wp:docPr id="58" name="Text Box 58"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BC65063" w14:textId="77777777" w:rsidR="00A96F1C" w:rsidRDefault="004A3E14" w:rsidP="00BD6027">
                                  <w:pPr>
                                    <w:pStyle w:val="Heading1"/>
                                  </w:pPr>
                                  <w:r>
                                    <w:rPr>
                                      <w:rFonts w:ascii="Century Gothic" w:eastAsia="Century Gothic" w:hAnsi="Century Gothic" w:cs="Times New Roman"/>
                                      <w:color w:val="FFFFFF"/>
                                      <w:szCs w:val="28"/>
                                      <w:lang w:val="cy-GB"/>
                                    </w:rPr>
                                    <w:t>Lluniadau a Darluniau</w:t>
                                  </w:r>
                                </w:p>
                                <w:p w14:paraId="0206F349" w14:textId="77777777" w:rsidR="00A96F1C" w:rsidRPr="005D120C" w:rsidRDefault="004A3E14" w:rsidP="00BD6027">
                                  <w:pPr>
                                    <w:jc w:val="center"/>
                                  </w:pPr>
                                  <w:sdt>
                                    <w:sdtPr>
                                      <w:rPr>
                                        <w:color w:val="F3642C" w:themeColor="text2"/>
                                      </w:rPr>
                                      <w:alias w:val="Ellipsis:"/>
                                      <w:tag w:val="Ellipsis:"/>
                                      <w:id w:val="-478066724"/>
                                      <w:temporary/>
                                      <w:showingPlcHdr/>
                                      <w15:appearance w15:val="hidden"/>
                                    </w:sdtPr>
                                    <w:sdtEnd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wps:bodyPr>
                          </wps:wsp>
                        </a:graphicData>
                      </a:graphic>
                    </wp:inline>
                  </w:drawing>
                </mc:Choice>
                <mc:Fallback>
                  <w:pict>
                    <v:shape id="Text Box 58" o:spid="_x0000_i1050" type="#_x0000_t202" alt="Text box to enter sidebar title" style="width:165.49pt;height:57.6pt;mso-wrap-distance-bottom:0;mso-wrap-distance-left:0;mso-wrap-distance-right:0;mso-wrap-distance-top:0;v-text-anchor:top" filled="f" fillcolor="this" stroked="f">
                      <v:textbox inset=",5.04pt">
                        <w:txbxContent>
                          <w:p w:rsidR="00A96F1C" w:rsidP="00BD6027" w14:paraId="0FF1BF43" w14:textId="77777777">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Lluniadau a Darluniau</w:t>
                            </w:r>
                          </w:p>
                          <w:p w:rsidR="00A96F1C" w:rsidRPr="005D120C" w:rsidP="00BD6027" w14:paraId="48433904" w14:textId="77777777">
                            <w:pPr>
                              <w:bidi w:val="0"/>
                              <w:jc w:val="center"/>
                            </w:pPr>
                            <w:sdt>
                              <w:sdtPr>
                                <w:rPr>
                                  <w:color w:val="F3642C" w:themeColor="text2"/>
                                </w:rPr>
                                <w:alias w:val="Ellipsis:"/>
                                <w:tag w:val="Ellipsis:"/>
                                <w:id w:val="195355564"/>
                                <w:showingPlcHdr/>
                                <w:richText/>
                                <w:temporary/>
                                <w15:appearance w15:val="hidden"/>
                              </w:sdt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v:textbox>
                      <w10:anchorlock/>
                    </v:shape>
                  </w:pict>
                </mc:Fallback>
              </mc:AlternateContent>
            </w:r>
            <w:r w:rsidRPr="00C412C9">
              <w:rPr>
                <w:noProof/>
              </w:rPr>
              <mc:AlternateContent>
                <mc:Choice Requires="wps">
                  <w:drawing>
                    <wp:inline distT="0" distB="0" distL="0" distR="0" wp14:anchorId="3667CF11" wp14:editId="477F9FA5">
                      <wp:extent cx="2101215" cy="7169150"/>
                      <wp:effectExtent l="0" t="0" r="0" b="0"/>
                      <wp:docPr id="59" name="Text Box 59" descr="Text box to enter sidebar content"/>
                      <wp:cNvGraphicFramePr/>
                      <a:graphic xmlns:a="http://schemas.openxmlformats.org/drawingml/2006/main">
                        <a:graphicData uri="http://schemas.microsoft.com/office/word/2010/wordprocessingShape">
                          <wps:wsp>
                            <wps:cNvSpPr txBox="1"/>
                            <wps:spPr>
                              <a:xfrm>
                                <a:off x="0" y="0"/>
                                <a:ext cx="2101215" cy="7169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B4A10B6" w14:textId="77777777" w:rsidR="00A96F1C" w:rsidRDefault="004A3E14" w:rsidP="00BD6027">
                                  <w:pPr>
                                    <w:pStyle w:val="Heading1"/>
                                  </w:pPr>
                                  <w:r>
                                    <w:rPr>
                                      <w:rFonts w:ascii="Century Gothic" w:eastAsia="Century Gothic" w:hAnsi="Century Gothic" w:cs="Times New Roman"/>
                                      <w:color w:val="FFFFFF"/>
                                      <w:szCs w:val="28"/>
                                      <w:lang w:val="cy-GB"/>
                                    </w:rPr>
                                    <w:t>Cliciwch i weld fersiynau mwy:</w:t>
                                  </w:r>
                                </w:p>
                                <w:p w14:paraId="036FD716" w14:textId="77777777" w:rsidR="00A96F1C" w:rsidRDefault="00A96F1C" w:rsidP="00710624"/>
                                <w:p w14:paraId="749B069C" w14:textId="77777777" w:rsidR="00A96F1C" w:rsidRDefault="00A96F1C" w:rsidP="00710624"/>
                                <w:p w14:paraId="7A598189" w14:textId="77777777" w:rsidR="00B67BDA" w:rsidRDefault="00B67BDA" w:rsidP="00710624">
                                  <w:pPr>
                                    <w:rPr>
                                      <w:rFonts w:ascii="Century Gothic" w:eastAsia="Century Gothic" w:hAnsi="Century Gothic" w:cs="Times New Roman"/>
                                      <w:color w:val="FFFFFF"/>
                                      <w:sz w:val="28"/>
                                      <w:szCs w:val="28"/>
                                      <w:lang w:val="cy-GB"/>
                                    </w:rPr>
                                  </w:pPr>
                                </w:p>
                                <w:p w14:paraId="56CB5024" w14:textId="77777777" w:rsidR="00B67BDA" w:rsidRDefault="004A3E14" w:rsidP="00710624">
                                  <w:pPr>
                                    <w:rPr>
                                      <w:rFonts w:ascii="Century Gothic" w:eastAsia="Century Gothic" w:hAnsi="Century Gothic" w:cs="Times New Roman"/>
                                      <w:color w:val="FFFFFF"/>
                                      <w:sz w:val="28"/>
                                      <w:szCs w:val="28"/>
                                      <w:lang w:val="cy-GB"/>
                                    </w:rPr>
                                  </w:pPr>
                                  <w:r>
                                    <w:rPr>
                                      <w:noProof/>
                                    </w:rPr>
                                    <w:drawing>
                                      <wp:inline distT="0" distB="0" distL="0" distR="0" wp14:anchorId="57E1D3B4" wp14:editId="0D83900A">
                                        <wp:extent cx="1918335" cy="2713990"/>
                                        <wp:effectExtent l="0" t="0" r="5715" b="0"/>
                                        <wp:docPr id="816692722" name="Picture 61" descr="Disgrifiad a gynhyrchir yn awtomati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131450" name="Picture 61" descr="Diagram, engineering drawing&#10;&#10;Description automatically generated">
                                                  <a:hlinkClick r:id="rId41"/>
                                                </pic:cNvPr>
                                                <pic:cNvPicPr/>
                                              </pic:nvPicPr>
                                              <pic:blipFill>
                                                <a:blip r:embed="rId42">
                                                  <a:extLst>
                                                    <a:ext uri="{28A0092B-C50C-407E-A947-70E740481C1C}">
                                                      <a14:useLocalDpi xmlns:a14="http://schemas.microsoft.com/office/drawing/2010/main" val="0"/>
                                                    </a:ext>
                                                  </a:extLst>
                                                </a:blip>
                                                <a:stretch>
                                                  <a:fillRect/>
                                                </a:stretch>
                                              </pic:blipFill>
                                              <pic:spPr>
                                                <a:xfrm>
                                                  <a:off x="0" y="0"/>
                                                  <a:ext cx="1918335" cy="2713990"/>
                                                </a:xfrm>
                                                <a:prstGeom prst="rect">
                                                  <a:avLst/>
                                                </a:prstGeom>
                                              </pic:spPr>
                                            </pic:pic>
                                          </a:graphicData>
                                        </a:graphic>
                                      </wp:inline>
                                    </w:drawing>
                                  </w:r>
                                </w:p>
                                <w:p w14:paraId="50CE5A28" w14:textId="77777777" w:rsidR="00A96F1C" w:rsidRPr="004A3E14" w:rsidRDefault="004A3E14" w:rsidP="00710624">
                                  <w:pPr>
                                    <w:rPr>
                                      <w:color w:val="FFFFFF" w:themeColor="background1"/>
                                      <w:lang w:val="cy-GB"/>
                                    </w:rPr>
                                  </w:pPr>
                                  <w:r>
                                    <w:rPr>
                                      <w:rFonts w:ascii="Century Gothic" w:eastAsia="Century Gothic" w:hAnsi="Century Gothic" w:cs="Arial"/>
                                      <w:color w:val="FFFFFF"/>
                                      <w:lang w:val="cy-GB"/>
                                    </w:rPr>
                                    <w:t xml:space="preserve">Cynllun braslun cychwynnol ar gyfer canolfan feddygol, gyda </w:t>
                                  </w:r>
                                  <w:r>
                                    <w:rPr>
                                      <w:rFonts w:ascii="Century Gothic" w:eastAsia="Century Gothic" w:hAnsi="Century Gothic" w:cs="Arial"/>
                                      <w:color w:val="FFFFFF"/>
                                      <w:lang w:val="cy-GB"/>
                                    </w:rPr>
                                    <w:t>thai y tu ôl.</w:t>
                                  </w:r>
                                </w:p>
                                <w:p w14:paraId="17658BA6" w14:textId="77777777" w:rsidR="00A96F1C" w:rsidRPr="004A3E14" w:rsidRDefault="00A96F1C" w:rsidP="00710624">
                                  <w:pPr>
                                    <w:rPr>
                                      <w:lang w:val="cy-GB"/>
                                    </w:rPr>
                                  </w:pPr>
                                </w:p>
                                <w:p w14:paraId="2DAB0DFD" w14:textId="77777777" w:rsidR="00B67BDA" w:rsidRDefault="00B67BDA" w:rsidP="00710624">
                                  <w:pPr>
                                    <w:rPr>
                                      <w:rFonts w:ascii="Century Gothic" w:eastAsia="Century Gothic" w:hAnsi="Century Gothic" w:cs="Arial"/>
                                      <w:color w:val="FFFFFF"/>
                                      <w:lang w:val="cy-GB"/>
                                    </w:rPr>
                                  </w:pPr>
                                </w:p>
                                <w:p w14:paraId="16445C9C" w14:textId="77777777" w:rsidR="00B67BDA" w:rsidRDefault="004A3E14" w:rsidP="00710624">
                                  <w:pPr>
                                    <w:rPr>
                                      <w:rFonts w:ascii="Century Gothic" w:eastAsia="Century Gothic" w:hAnsi="Century Gothic" w:cs="Arial"/>
                                      <w:color w:val="FFFFFF"/>
                                      <w:lang w:val="cy-GB"/>
                                    </w:rPr>
                                  </w:pPr>
                                  <w:r>
                                    <w:rPr>
                                      <w:noProof/>
                                    </w:rPr>
                                    <w:drawing>
                                      <wp:inline distT="0" distB="0" distL="0" distR="0" wp14:anchorId="0B39757A" wp14:editId="365C7262">
                                        <wp:extent cx="1918335" cy="1128395"/>
                                        <wp:effectExtent l="0" t="0" r="5715" b="0"/>
                                        <wp:docPr id="1909326572" name="Picture 33" descr="Description automatically generated">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953913" name="Picture 33" descr="Diagram&#10;&#10;Description automatically generated">
                                                  <a:hlinkClick r:id="rId41"/>
                                                </pic:cNvPr>
                                                <pic:cNvPicPr/>
                                              </pic:nvPicPr>
                                              <pic:blipFill>
                                                <a:blip r:embed="rId43">
                                                  <a:extLst>
                                                    <a:ext uri="{28A0092B-C50C-407E-A947-70E740481C1C}">
                                                      <a14:useLocalDpi xmlns:a14="http://schemas.microsoft.com/office/drawing/2010/main" val="0"/>
                                                    </a:ext>
                                                  </a:extLst>
                                                </a:blip>
                                                <a:stretch>
                                                  <a:fillRect/>
                                                </a:stretch>
                                              </pic:blipFill>
                                              <pic:spPr>
                                                <a:xfrm>
                                                  <a:off x="0" y="0"/>
                                                  <a:ext cx="1918335" cy="1128395"/>
                                                </a:xfrm>
                                                <a:prstGeom prst="rect">
                                                  <a:avLst/>
                                                </a:prstGeom>
                                              </pic:spPr>
                                            </pic:pic>
                                          </a:graphicData>
                                        </a:graphic>
                                      </wp:inline>
                                    </w:drawing>
                                  </w:r>
                                </w:p>
                                <w:p w14:paraId="57A17AE7" w14:textId="77777777" w:rsidR="00A96F1C" w:rsidRPr="004A3E14" w:rsidRDefault="004A3E14" w:rsidP="00BD6027">
                                  <w:pPr>
                                    <w:pStyle w:val="Heading1"/>
                                    <w:rPr>
                                      <w:rFonts w:asciiTheme="minorHAnsi" w:eastAsiaTheme="minorEastAsia" w:hAnsiTheme="minorHAnsi" w:cstheme="minorBidi"/>
                                      <w:bCs w:val="0"/>
                                      <w:sz w:val="22"/>
                                      <w:szCs w:val="22"/>
                                      <w:lang w:val="cy-GB"/>
                                    </w:rPr>
                                  </w:pPr>
                                  <w:r>
                                    <w:rPr>
                                      <w:rFonts w:ascii="Century Gothic" w:eastAsia="Century Gothic" w:hAnsi="Century Gothic" w:cs="Arial"/>
                                      <w:bCs w:val="0"/>
                                      <w:color w:val="FFFFFF"/>
                                      <w:sz w:val="22"/>
                                      <w:szCs w:val="22"/>
                                      <w:lang w:val="cy-GB"/>
                                    </w:rPr>
                                    <w:t>Braslun o'r cwrt arfaethedig i'r cefn, gyda mynediad o'r ystafell aros.</w:t>
                                  </w:r>
                                </w:p>
                                <w:p w14:paraId="68F4CC87" w14:textId="77777777" w:rsidR="00A96F1C" w:rsidRPr="004A3E14" w:rsidRDefault="00A96F1C" w:rsidP="00BD6027">
                                  <w:pPr>
                                    <w:pStyle w:val="Heading1"/>
                                    <w:rPr>
                                      <w:rFonts w:asciiTheme="minorHAnsi" w:eastAsiaTheme="minorEastAsia" w:hAnsiTheme="minorHAnsi" w:cstheme="minorBidi"/>
                                      <w:bCs w:val="0"/>
                                      <w:sz w:val="22"/>
                                      <w:szCs w:val="22"/>
                                      <w:lang w:val="cy-GB"/>
                                    </w:rPr>
                                  </w:pPr>
                                </w:p>
                                <w:p w14:paraId="1257445E" w14:textId="77777777" w:rsidR="00A96F1C" w:rsidRPr="004A3E14" w:rsidRDefault="00A96F1C" w:rsidP="00BD6027">
                                  <w:pPr>
                                    <w:rPr>
                                      <w:lang w:val="cy-GB"/>
                                    </w:rPr>
                                  </w:pPr>
                                </w:p>
                                <w:p w14:paraId="38E67E26" w14:textId="77777777" w:rsidR="00A96F1C" w:rsidRPr="004A3E14" w:rsidRDefault="00A96F1C" w:rsidP="00BD6027">
                                  <w:pPr>
                                    <w:rPr>
                                      <w:lang w:val="cy-GB"/>
                                    </w:rPr>
                                  </w:pPr>
                                </w:p>
                                <w:p w14:paraId="7D8253E3" w14:textId="77777777" w:rsidR="00A96F1C" w:rsidRPr="004A3E14" w:rsidRDefault="004A3E14" w:rsidP="00BD6027">
                                  <w:pPr>
                                    <w:pStyle w:val="Heading1"/>
                                    <w:rPr>
                                      <w:lang w:val="cy-GB"/>
                                    </w:rPr>
                                  </w:pPr>
                                  <w:r w:rsidRPr="004A3E14">
                                    <w:rPr>
                                      <w:lang w:val="cy-GB"/>
                                    </w:rPr>
                                    <w:t xml:space="preserve"> </w:t>
                                  </w: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wps:bodyPr>
                          </wps:wsp>
                        </a:graphicData>
                      </a:graphic>
                    </wp:inline>
                  </w:drawing>
                </mc:Choice>
                <mc:Fallback>
                  <w:pict>
                    <v:shape w14:anchorId="3667CF11" id="Text Box 59" o:spid="_x0000_s1051" type="#_x0000_t202" alt="Text box to enter sidebar content" style="width:165.45pt;height:5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" filled="f" stroked="f">
                      <v:textbox inset=",28.8pt">
                        <w:txbxContent>
                          <w:p w14:paraId="1B4A10B6" w14:textId="77777777" w:rsidR="00A96F1C" w:rsidRDefault="004A3E14" w:rsidP="00BD6027">
                            <w:pPr>
                              <w:pStyle w:val="Heading1"/>
                            </w:pPr>
                            <w:r>
                              <w:rPr>
                                <w:rFonts w:ascii="Century Gothic" w:eastAsia="Century Gothic" w:hAnsi="Century Gothic" w:cs="Times New Roman"/>
                                <w:color w:val="FFFFFF"/>
                                <w:szCs w:val="28"/>
                                <w:lang w:val="cy-GB"/>
                              </w:rPr>
                              <w:t>Cliciwch i weld fersiynau mwy:</w:t>
                            </w:r>
                          </w:p>
                          <w:p w14:paraId="036FD716" w14:textId="77777777" w:rsidR="00A96F1C" w:rsidRDefault="00A96F1C" w:rsidP="00710624"/>
                          <w:p w14:paraId="749B069C" w14:textId="77777777" w:rsidR="00A96F1C" w:rsidRDefault="00A96F1C" w:rsidP="00710624"/>
                          <w:p w14:paraId="7A598189" w14:textId="77777777" w:rsidR="00B67BDA" w:rsidRDefault="00B67BDA" w:rsidP="00710624">
                            <w:pPr>
                              <w:rPr>
                                <w:rFonts w:ascii="Century Gothic" w:eastAsia="Century Gothic" w:hAnsi="Century Gothic" w:cs="Times New Roman"/>
                                <w:color w:val="FFFFFF"/>
                                <w:sz w:val="28"/>
                                <w:szCs w:val="28"/>
                                <w:lang w:val="cy-GB"/>
                              </w:rPr>
                            </w:pPr>
                          </w:p>
                          <w:p w14:paraId="56CB5024" w14:textId="77777777" w:rsidR="00B67BDA" w:rsidRDefault="004A3E14" w:rsidP="00710624">
                            <w:pPr>
                              <w:rPr>
                                <w:rFonts w:ascii="Century Gothic" w:eastAsia="Century Gothic" w:hAnsi="Century Gothic" w:cs="Times New Roman"/>
                                <w:color w:val="FFFFFF"/>
                                <w:sz w:val="28"/>
                                <w:szCs w:val="28"/>
                                <w:lang w:val="cy-GB"/>
                              </w:rPr>
                            </w:pPr>
                            <w:r>
                              <w:rPr>
                                <w:noProof/>
                              </w:rPr>
                              <w:drawing>
                                <wp:inline distT="0" distB="0" distL="0" distR="0" wp14:anchorId="57E1D3B4" wp14:editId="0D83900A">
                                  <wp:extent cx="1918335" cy="2713990"/>
                                  <wp:effectExtent l="0" t="0" r="5715" b="0"/>
                                  <wp:docPr id="816692722" name="Picture 61" descr="Disgrifiad a gynhyrchir yn awtomati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131450" name="Picture 61" descr="Diagram, engineering drawing&#10;&#10;Description automatically generated">
                                            <a:hlinkClick r:id="rId41"/>
                                          </pic:cNvPr>
                                          <pic:cNvPicPr/>
                                        </pic:nvPicPr>
                                        <pic:blipFill>
                                          <a:blip r:embed="rId42">
                                            <a:extLst>
                                              <a:ext uri="{28A0092B-C50C-407E-A947-70E740481C1C}">
                                                <a14:useLocalDpi xmlns:a14="http://schemas.microsoft.com/office/drawing/2010/main" val="0"/>
                                              </a:ext>
                                            </a:extLst>
                                          </a:blip>
                                          <a:stretch>
                                            <a:fillRect/>
                                          </a:stretch>
                                        </pic:blipFill>
                                        <pic:spPr>
                                          <a:xfrm>
                                            <a:off x="0" y="0"/>
                                            <a:ext cx="1918335" cy="2713990"/>
                                          </a:xfrm>
                                          <a:prstGeom prst="rect">
                                            <a:avLst/>
                                          </a:prstGeom>
                                        </pic:spPr>
                                      </pic:pic>
                                    </a:graphicData>
                                  </a:graphic>
                                </wp:inline>
                              </w:drawing>
                            </w:r>
                          </w:p>
                          <w:p w14:paraId="50CE5A28" w14:textId="77777777" w:rsidR="00A96F1C" w:rsidRPr="004A3E14" w:rsidRDefault="004A3E14" w:rsidP="00710624">
                            <w:pPr>
                              <w:rPr>
                                <w:color w:val="FFFFFF" w:themeColor="background1"/>
                                <w:lang w:val="cy-GB"/>
                              </w:rPr>
                            </w:pPr>
                            <w:r>
                              <w:rPr>
                                <w:rFonts w:ascii="Century Gothic" w:eastAsia="Century Gothic" w:hAnsi="Century Gothic" w:cs="Arial"/>
                                <w:color w:val="FFFFFF"/>
                                <w:lang w:val="cy-GB"/>
                              </w:rPr>
                              <w:t xml:space="preserve">Cynllun braslun cychwynnol ar gyfer canolfan feddygol, gyda </w:t>
                            </w:r>
                            <w:r>
                              <w:rPr>
                                <w:rFonts w:ascii="Century Gothic" w:eastAsia="Century Gothic" w:hAnsi="Century Gothic" w:cs="Arial"/>
                                <w:color w:val="FFFFFF"/>
                                <w:lang w:val="cy-GB"/>
                              </w:rPr>
                              <w:t>thai y tu ôl.</w:t>
                            </w:r>
                          </w:p>
                          <w:p w14:paraId="17658BA6" w14:textId="77777777" w:rsidR="00A96F1C" w:rsidRPr="004A3E14" w:rsidRDefault="00A96F1C" w:rsidP="00710624">
                            <w:pPr>
                              <w:rPr>
                                <w:lang w:val="cy-GB"/>
                              </w:rPr>
                            </w:pPr>
                          </w:p>
                          <w:p w14:paraId="2DAB0DFD" w14:textId="77777777" w:rsidR="00B67BDA" w:rsidRDefault="00B67BDA" w:rsidP="00710624">
                            <w:pPr>
                              <w:rPr>
                                <w:rFonts w:ascii="Century Gothic" w:eastAsia="Century Gothic" w:hAnsi="Century Gothic" w:cs="Arial"/>
                                <w:color w:val="FFFFFF"/>
                                <w:lang w:val="cy-GB"/>
                              </w:rPr>
                            </w:pPr>
                          </w:p>
                          <w:p w14:paraId="16445C9C" w14:textId="77777777" w:rsidR="00B67BDA" w:rsidRDefault="004A3E14" w:rsidP="00710624">
                            <w:pPr>
                              <w:rPr>
                                <w:rFonts w:ascii="Century Gothic" w:eastAsia="Century Gothic" w:hAnsi="Century Gothic" w:cs="Arial"/>
                                <w:color w:val="FFFFFF"/>
                                <w:lang w:val="cy-GB"/>
                              </w:rPr>
                            </w:pPr>
                            <w:r>
                              <w:rPr>
                                <w:noProof/>
                              </w:rPr>
                              <w:drawing>
                                <wp:inline distT="0" distB="0" distL="0" distR="0" wp14:anchorId="0B39757A" wp14:editId="365C7262">
                                  <wp:extent cx="1918335" cy="1128395"/>
                                  <wp:effectExtent l="0" t="0" r="5715" b="0"/>
                                  <wp:docPr id="1909326572" name="Picture 33" descr="Description automatically generated">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953913" name="Picture 33" descr="Diagram&#10;&#10;Description automatically generated">
                                            <a:hlinkClick r:id="rId41"/>
                                          </pic:cNvPr>
                                          <pic:cNvPicPr/>
                                        </pic:nvPicPr>
                                        <pic:blipFill>
                                          <a:blip r:embed="rId43">
                                            <a:extLst>
                                              <a:ext uri="{28A0092B-C50C-407E-A947-70E740481C1C}">
                                                <a14:useLocalDpi xmlns:a14="http://schemas.microsoft.com/office/drawing/2010/main" val="0"/>
                                              </a:ext>
                                            </a:extLst>
                                          </a:blip>
                                          <a:stretch>
                                            <a:fillRect/>
                                          </a:stretch>
                                        </pic:blipFill>
                                        <pic:spPr>
                                          <a:xfrm>
                                            <a:off x="0" y="0"/>
                                            <a:ext cx="1918335" cy="1128395"/>
                                          </a:xfrm>
                                          <a:prstGeom prst="rect">
                                            <a:avLst/>
                                          </a:prstGeom>
                                        </pic:spPr>
                                      </pic:pic>
                                    </a:graphicData>
                                  </a:graphic>
                                </wp:inline>
                              </w:drawing>
                            </w:r>
                          </w:p>
                          <w:p w14:paraId="57A17AE7" w14:textId="77777777" w:rsidR="00A96F1C" w:rsidRPr="004A3E14" w:rsidRDefault="004A3E14" w:rsidP="00BD6027">
                            <w:pPr>
                              <w:pStyle w:val="Heading1"/>
                              <w:rPr>
                                <w:rFonts w:asciiTheme="minorHAnsi" w:eastAsiaTheme="minorEastAsia" w:hAnsiTheme="minorHAnsi" w:cstheme="minorBidi"/>
                                <w:bCs w:val="0"/>
                                <w:sz w:val="22"/>
                                <w:szCs w:val="22"/>
                                <w:lang w:val="cy-GB"/>
                              </w:rPr>
                            </w:pPr>
                            <w:r>
                              <w:rPr>
                                <w:rFonts w:ascii="Century Gothic" w:eastAsia="Century Gothic" w:hAnsi="Century Gothic" w:cs="Arial"/>
                                <w:bCs w:val="0"/>
                                <w:color w:val="FFFFFF"/>
                                <w:sz w:val="22"/>
                                <w:szCs w:val="22"/>
                                <w:lang w:val="cy-GB"/>
                              </w:rPr>
                              <w:t>Braslun o'r cwrt arfaethedig i'r cefn, gyda mynediad o'r ystafell aros.</w:t>
                            </w:r>
                          </w:p>
                          <w:p w14:paraId="68F4CC87" w14:textId="77777777" w:rsidR="00A96F1C" w:rsidRPr="004A3E14" w:rsidRDefault="00A96F1C" w:rsidP="00BD6027">
                            <w:pPr>
                              <w:pStyle w:val="Heading1"/>
                              <w:rPr>
                                <w:rFonts w:asciiTheme="minorHAnsi" w:eastAsiaTheme="minorEastAsia" w:hAnsiTheme="minorHAnsi" w:cstheme="minorBidi"/>
                                <w:bCs w:val="0"/>
                                <w:sz w:val="22"/>
                                <w:szCs w:val="22"/>
                                <w:lang w:val="cy-GB"/>
                              </w:rPr>
                            </w:pPr>
                          </w:p>
                          <w:p w14:paraId="1257445E" w14:textId="77777777" w:rsidR="00A96F1C" w:rsidRPr="004A3E14" w:rsidRDefault="00A96F1C" w:rsidP="00BD6027">
                            <w:pPr>
                              <w:rPr>
                                <w:lang w:val="cy-GB"/>
                              </w:rPr>
                            </w:pPr>
                          </w:p>
                          <w:p w14:paraId="38E67E26" w14:textId="77777777" w:rsidR="00A96F1C" w:rsidRPr="004A3E14" w:rsidRDefault="00A96F1C" w:rsidP="00BD6027">
                            <w:pPr>
                              <w:rPr>
                                <w:lang w:val="cy-GB"/>
                              </w:rPr>
                            </w:pPr>
                          </w:p>
                          <w:p w14:paraId="7D8253E3" w14:textId="77777777" w:rsidR="00A96F1C" w:rsidRPr="004A3E14" w:rsidRDefault="004A3E14" w:rsidP="00BD6027">
                            <w:pPr>
                              <w:pStyle w:val="Heading1"/>
                              <w:rPr>
                                <w:lang w:val="cy-GB"/>
                              </w:rPr>
                            </w:pPr>
                            <w:r w:rsidRPr="004A3E14">
                              <w:rPr>
                                <w:lang w:val="cy-GB"/>
                              </w:rPr>
                              <w:t xml:space="preserve"> </w:t>
                            </w:r>
                          </w:p>
                        </w:txbxContent>
                      </v:textbox>
                      <w10:anchorlock/>
                    </v:shape>
                  </w:pict>
                </mc:Fallback>
              </mc:AlternateContent>
            </w:r>
          </w:p>
        </w:tc>
      </w:tr>
    </w:tbl>
    <w:p w14:paraId="00DD1F4B" w14:textId="63026B74" w:rsidR="008B2E43" w:rsidRDefault="008B2E43">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B67BDA" w14:paraId="42DB6339" w14:textId="77777777" w:rsidTr="00A96F1C">
        <w:trPr>
          <w:trHeight w:val="10397"/>
        </w:trPr>
        <w:tc>
          <w:tcPr>
            <w:tcW w:w="7909" w:type="dxa"/>
          </w:tcPr>
          <w:p w14:paraId="4CF65B9C" w14:textId="77777777" w:rsidR="008B2E43" w:rsidRDefault="004A3E14" w:rsidP="00A96F1C">
            <w:pPr>
              <w:rPr>
                <w:sz w:val="24"/>
              </w:rPr>
            </w:pPr>
            <w:r>
              <w:rPr>
                <w:noProof/>
              </w:rPr>
              <mc:AlternateContent>
                <mc:Choice Requires="wps">
                  <w:drawing>
                    <wp:inline distT="0" distB="0" distL="0" distR="0" wp14:anchorId="061C64A5" wp14:editId="0A4DD068">
                      <wp:extent cx="4885349" cy="7010400"/>
                      <wp:effectExtent l="0" t="0" r="0" b="0"/>
                      <wp:docPr id="32" name="Text Box 32"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37221E9" w14:textId="77777777" w:rsidR="00A96F1C" w:rsidRDefault="004A3E14" w:rsidP="008B2E43">
                                  <w:pPr>
                                    <w:pStyle w:val="Heading2"/>
                                    <w:spacing w:after="240"/>
                                  </w:pPr>
                                  <w:r>
                                    <w:rPr>
                                      <w:rFonts w:ascii="Century Gothic" w:eastAsia="Century Gothic" w:hAnsi="Century Gothic" w:cs="Times New Roman"/>
                                      <w:color w:val="3F1D5A"/>
                                      <w:szCs w:val="28"/>
                                      <w:lang w:val="cy-GB"/>
                                    </w:rPr>
                                    <w:t>Dyluniadau’r Prosiect</w:t>
                                  </w:r>
                                </w:p>
                                <w:p w14:paraId="4C8B9679" w14:textId="77777777" w:rsidR="00A96F1C" w:rsidRDefault="004A3E14" w:rsidP="008B2E43">
                                  <w:r>
                                    <w:rPr>
                                      <w:rFonts w:ascii="Century Gothic" w:eastAsia="Century Gothic" w:hAnsi="Century Gothic" w:cs="Arial"/>
                                      <w:lang w:val="cy-GB"/>
                                    </w:rPr>
                                    <w:t xml:space="preserve">Brasluniau a lluniadau dylunio’r prosiect mewn 2D a 3D i archwilio ac esbonio syniadau cychwynnol. </w:t>
                                  </w:r>
                                </w:p>
                                <w:p w14:paraId="22188DF4" w14:textId="77777777" w:rsidR="00A96F1C"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Cynlluniau adeiladu</w:t>
                                  </w:r>
                                </w:p>
                                <w:p w14:paraId="230A95FF" w14:textId="77777777" w:rsidR="00A96F1C" w:rsidRDefault="004A3E14" w:rsidP="008B2E43">
                                  <w:pPr>
                                    <w:spacing w:after="240"/>
                                  </w:pPr>
                                  <w:r>
                                    <w:rPr>
                                      <w:rFonts w:ascii="Century Gothic" w:eastAsia="Century Gothic" w:hAnsi="Century Gothic" w:cs="Arial"/>
                                      <w:lang w:val="cy-GB"/>
                                    </w:rPr>
                                    <w:t>Cynllun braslun sy'n dangos syniadau cychwynnol ar gyfer cynllun estyniad un llawr i ddarparu ystafelloedd ymgynghori / ystafelloedd nyrsys</w:t>
                                  </w:r>
                                  <w:r>
                                    <w:rPr>
                                      <w:rFonts w:ascii="Century Gothic" w:eastAsia="Century Gothic" w:hAnsi="Century Gothic" w:cs="Arial"/>
                                      <w:lang w:val="cy-GB"/>
                                    </w:rPr>
                                    <w:t xml:space="preserve"> a llety ategol.</w:t>
                                  </w:r>
                                </w:p>
                                <w:p w14:paraId="68290EA2" w14:textId="77777777" w:rsidR="00A96F1C" w:rsidRDefault="004A3E14" w:rsidP="008B2E43">
                                  <w:pPr>
                                    <w:spacing w:after="240"/>
                                  </w:pPr>
                                  <w:r>
                                    <w:rPr>
                                      <w:rFonts w:ascii="Century Gothic" w:eastAsia="Century Gothic" w:hAnsi="Century Gothic" w:cs="Arial"/>
                                      <w:lang w:val="cy-GB"/>
                                    </w:rPr>
                                    <w:t>Cynlluniau braslun sy'n dangos cynlluniau diwygiedig ar gyfer y tŷ presennol, gyda derbynfa a mannau aros ar y llawr gwaelod, a chyfleusterau staff / swyddfa ar y</w:t>
                                  </w:r>
                                  <w:r>
                                    <w:rPr>
                                      <w:rFonts w:ascii="Century Gothic" w:eastAsia="Century Gothic" w:hAnsi="Century Gothic" w:cs="Arial"/>
                                      <w:lang w:val="cy-GB"/>
                                    </w:rPr>
                                    <w:t xml:space="preserve"> llawr cyntaf.</w:t>
                                  </w:r>
                                </w:p>
                                <w:p w14:paraId="0A234322" w14:textId="77777777" w:rsidR="00A96F1C" w:rsidRDefault="00A96F1C" w:rsidP="008B2E43">
                                  <w:pPr>
                                    <w:spacing w:after="240"/>
                                    <w:rPr>
                                      <w:b/>
                                      <w:bCs/>
                                      <w:color w:val="CB400B" w:themeColor="text2" w:themeShade="BF"/>
                                    </w:rPr>
                                  </w:pPr>
                                </w:p>
                                <w:p w14:paraId="05D32082" w14:textId="77777777" w:rsidR="00A96F1C" w:rsidRDefault="004A3E14" w:rsidP="008B2E43">
                                  <w:pPr>
                                    <w:spacing w:after="240"/>
                                    <w:rPr>
                                      <w:b/>
                                      <w:bCs/>
                                      <w:color w:val="CB400B" w:themeColor="text2" w:themeShade="BF"/>
                                    </w:rPr>
                                  </w:pPr>
                                  <w:r>
                                    <w:rPr>
                                      <w:rFonts w:ascii="Century Gothic" w:eastAsia="Century Gothic" w:hAnsi="Century Gothic" w:cs="Arial"/>
                                      <w:b/>
                                      <w:bCs/>
                                      <w:color w:val="CB400B"/>
                                      <w:lang w:val="cy-GB"/>
                                    </w:rPr>
                                    <w:t>Cynllun safle</w:t>
                                  </w:r>
                                </w:p>
                                <w:tbl>
                                  <w:tblPr>
                                    <w:tblStyle w:val="TableGrid"/>
                                    <w:tblW w:w="0" w:type="auto"/>
                                    <w:tblLook w:val="04A0" w:firstRow="1" w:lastRow="0" w:firstColumn="1" w:lastColumn="0" w:noHBand="0" w:noVBand="1"/>
                                  </w:tblPr>
                                  <w:tblGrid>
                                    <w:gridCol w:w="3678"/>
                                    <w:gridCol w:w="3732"/>
                                  </w:tblGrid>
                                  <w:tr w:rsidR="00B67BDA" w14:paraId="27C9734A" w14:textId="77777777" w:rsidTr="009F3775">
                                    <w:tc>
                                      <w:tcPr>
                                        <w:tcW w:w="3705" w:type="dxa"/>
                                      </w:tcPr>
                                      <w:p w14:paraId="0F92D4B3" w14:textId="77777777" w:rsidR="00A96F1C" w:rsidRDefault="004A3E14" w:rsidP="008B2E43">
                                        <w:pPr>
                                          <w:spacing w:after="240"/>
                                        </w:pPr>
                                        <w:r>
                                          <w:rPr>
                                            <w:rFonts w:ascii="Century Gothic" w:eastAsia="Century Gothic" w:hAnsi="Century Gothic" w:cs="Arial"/>
                                            <w:lang w:val="cy-GB"/>
                                          </w:rPr>
                                          <w:t>Mae'r cynllun safle yn dangos y tŷ presennol ynghyd â'r estyniad arfaeth</w:t>
                                        </w:r>
                                        <w:r>
                                          <w:rPr>
                                            <w:rFonts w:ascii="Century Gothic" w:eastAsia="Century Gothic" w:hAnsi="Century Gothic" w:cs="Arial"/>
                                            <w:lang w:val="cy-GB"/>
                                          </w:rPr>
                                          <w:t>edig i'r cefn.</w:t>
                                        </w:r>
                                      </w:p>
                                      <w:p w14:paraId="0EF696B8" w14:textId="77777777" w:rsidR="00A96F1C" w:rsidRDefault="004A3E14" w:rsidP="008B2E43">
                                        <w:pPr>
                                          <w:spacing w:after="240"/>
                                        </w:pPr>
                                        <w:r>
                                          <w:rPr>
                                            <w:rFonts w:ascii="Century Gothic" w:eastAsia="Century Gothic" w:hAnsi="Century Gothic" w:cs="Arial"/>
                                            <w:lang w:val="cy-GB"/>
                                          </w:rPr>
                                          <w:t>Mae'r ardaloedd o flaen ac ar ochr yr adeilad wedi'u datblygu i ddarparu mynediad a pharcio gydag 8 lle safonol a 2 le i'r anabl y tu blaen ac 20 lle parcio cyhoedd</w:t>
                                        </w:r>
                                        <w:r>
                                          <w:rPr>
                                            <w:rFonts w:ascii="Century Gothic" w:eastAsia="Century Gothic" w:hAnsi="Century Gothic" w:cs="Arial"/>
                                            <w:lang w:val="cy-GB"/>
                                          </w:rPr>
                                          <w:t>us arall i'r ochr.</w:t>
                                        </w:r>
                                      </w:p>
                                      <w:p w14:paraId="2500D375" w14:textId="77777777" w:rsidR="00A96F1C" w:rsidRPr="009F3775" w:rsidRDefault="004A3E14" w:rsidP="008B2E43">
                                        <w:pPr>
                                          <w:spacing w:after="240"/>
                                          <w:rPr>
                                            <w:b/>
                                            <w:bCs/>
                                            <w:color w:val="CB400B" w:themeColor="text2" w:themeShade="BF"/>
                                          </w:rPr>
                                        </w:pPr>
                                        <w:r>
                                          <w:rPr>
                                            <w:rFonts w:ascii="Century Gothic" w:eastAsia="Century Gothic" w:hAnsi="Century Gothic" w:cs="Arial"/>
                                            <w:lang w:val="cy-GB"/>
                                          </w:rPr>
                                          <w:t>Mae'r cynllun yn cynnwys mynediad ramp i gerddwyr i'r brif fynedfa a mannau troi a fydd yn lletya cerbydau mawr fel ambiwlans.</w:t>
                                        </w:r>
                                      </w:p>
                                    </w:tc>
                                    <w:tc>
                                      <w:tcPr>
                                        <w:tcW w:w="3705" w:type="dxa"/>
                                      </w:tcPr>
                                      <w:p w14:paraId="2BBCF557" w14:textId="77777777" w:rsidR="00A96F1C" w:rsidRDefault="00A96F1C" w:rsidP="008B2E43">
                                        <w:pPr>
                                          <w:spacing w:after="240"/>
                                          <w:rPr>
                                            <w:b/>
                                            <w:bCs/>
                                            <w:color w:val="CB400B" w:themeColor="text2" w:themeShade="BF"/>
                                          </w:rPr>
                                        </w:pPr>
                                      </w:p>
                                      <w:p w14:paraId="0B1CC92D" w14:textId="77777777" w:rsidR="00B67BDA" w:rsidRDefault="00B67BDA" w:rsidP="008B2E43">
                                        <w:pPr>
                                          <w:spacing w:after="240"/>
                                          <w:rPr>
                                            <w:rFonts w:ascii="Century Gothic" w:eastAsia="Century Gothic" w:hAnsi="Century Gothic" w:cs="Arial"/>
                                            <w:bCs/>
                                            <w:lang w:val="cy-GB"/>
                                          </w:rPr>
                                        </w:pPr>
                                      </w:p>
                                      <w:p w14:paraId="6A5E6A29" w14:textId="77777777" w:rsidR="00B67BDA" w:rsidRDefault="004A3E14" w:rsidP="008B2E43">
                                        <w:pPr>
                                          <w:spacing w:after="240"/>
                                          <w:rPr>
                                            <w:rFonts w:ascii="Century Gothic" w:eastAsia="Century Gothic" w:hAnsi="Century Gothic" w:cs="Arial"/>
                                            <w:bCs/>
                                            <w:lang w:val="cy-GB"/>
                                          </w:rPr>
                                        </w:pPr>
                                        <w:r>
                                          <w:rPr>
                                            <w:b/>
                                            <w:bCs/>
                                            <w:noProof/>
                                            <w:color w:val="CB400B" w:themeColor="text2" w:themeShade="BF"/>
                                          </w:rPr>
                                          <w:drawing>
                                            <wp:inline distT="0" distB="0" distL="0" distR="0" wp14:anchorId="139CE1C3" wp14:editId="048DA63F">
                                              <wp:extent cx="2233279" cy="3022600"/>
                                              <wp:effectExtent l="0" t="0" r="0" b="6350"/>
                                              <wp:docPr id="2014149942" name="Picture 76" descr="Disgrifiad a gynhyrchir yn awtomatig">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80869" name="Picture 76" descr="Diagram, engineering drawing&#10;&#10;Description automatically generated">
                                                        <a:hlinkClick r:id="rId44"/>
                                                      </pic:cNvPr>
                                                      <pic:cNvPicPr/>
                                                    </pic:nvPicPr>
                                                    <pic:blipFill>
                                                      <a:blip r:embed="rId45">
                                                        <a:extLst>
                                                          <a:ext uri="{28A0092B-C50C-407E-A947-70E740481C1C}">
                                                            <a14:useLocalDpi xmlns:a14="http://schemas.microsoft.com/office/drawing/2010/main" val="0"/>
                                                          </a:ext>
                                                        </a:extLst>
                                                      </a:blip>
                                                      <a:stretch>
                                                        <a:fillRect/>
                                                      </a:stretch>
                                                    </pic:blipFill>
                                                    <pic:spPr>
                                                      <a:xfrm>
                                                        <a:off x="0" y="0"/>
                                                        <a:ext cx="2245903" cy="3039685"/>
                                                      </a:xfrm>
                                                      <a:prstGeom prst="rect">
                                                        <a:avLst/>
                                                      </a:prstGeom>
                                                    </pic:spPr>
                                                  </pic:pic>
                                                </a:graphicData>
                                              </a:graphic>
                                            </wp:inline>
                                          </w:drawing>
                                        </w:r>
                                      </w:p>
                                    </w:tc>
                                  </w:tr>
                                </w:tbl>
                                <w:p w14:paraId="431B842E" w14:textId="77777777" w:rsidR="00A96F1C" w:rsidRDefault="00A96F1C" w:rsidP="008B2E43">
                                  <w:pPr>
                                    <w:spacing w:after="240"/>
                                    <w:rPr>
                                      <w:b/>
                                      <w:bCs/>
                                      <w:color w:val="CB400B" w:themeColor="text2" w:themeShade="BF"/>
                                    </w:rPr>
                                  </w:pPr>
                                </w:p>
                                <w:p w14:paraId="11AAB806" w14:textId="77777777" w:rsidR="00A96F1C" w:rsidRDefault="00A96F1C" w:rsidP="008B2E43">
                                  <w:pPr>
                                    <w:spacing w:after="240"/>
                                    <w:rPr>
                                      <w:b/>
                                      <w:bCs/>
                                      <w:color w:val="CB400B" w:themeColor="text2" w:themeShade="BF"/>
                                    </w:rPr>
                                  </w:pPr>
                                </w:p>
                                <w:p w14:paraId="5D627374" w14:textId="77777777" w:rsidR="00A96F1C" w:rsidRDefault="00A96F1C" w:rsidP="009F3775">
                                  <w:pPr>
                                    <w:spacing w:after="240"/>
                                    <w:jc w:val="right"/>
                                    <w:rPr>
                                      <w:b/>
                                      <w:bCs/>
                                      <w:color w:val="CB400B" w:themeColor="text2" w:themeShade="BF"/>
                                    </w:rPr>
                                  </w:pPr>
                                </w:p>
                                <w:p w14:paraId="24F4089A" w14:textId="77777777" w:rsidR="00A96F1C" w:rsidRPr="009F3775" w:rsidRDefault="004A3E14" w:rsidP="008B2E43">
                                  <w:pPr>
                                    <w:spacing w:after="240"/>
                                  </w:pPr>
                                  <w:r>
                                    <w:rPr>
                                      <w:rFonts w:ascii="Century Gothic" w:eastAsia="Century Gothic" w:hAnsi="Century Gothic" w:cs="Arial"/>
                                      <w:lang w:val="cy-GB"/>
                                    </w:rPr>
                                    <w:t>uuuuuuuuuuuu</w:t>
                                  </w:r>
                                </w:p>
                                <w:p w14:paraId="40FABF28" w14:textId="77777777" w:rsidR="00A96F1C" w:rsidRPr="008F7FF1" w:rsidRDefault="00A96F1C" w:rsidP="009F3775">
                                  <w:pPr>
                                    <w:spacing w:after="240"/>
                                    <w:jc w:val="right"/>
                                    <w:rPr>
                                      <w:b/>
                                      <w:bCs/>
                                      <w:color w:val="CB400B" w:themeColor="text2" w:themeShade="BF"/>
                                    </w:rPr>
                                  </w:pPr>
                                </w:p>
                                <w:p w14:paraId="6E8438BF" w14:textId="77777777" w:rsidR="00A96F1C" w:rsidRDefault="004A3E14" w:rsidP="008B2E43">
                                  <w:pPr>
                                    <w:spacing w:after="240"/>
                                  </w:pPr>
                                  <w:r>
                                    <w:rPr>
                                      <w:rFonts w:ascii="Century Gothic" w:eastAsia="Century Gothic" w:hAnsi="Century Gothic" w:cs="Arial"/>
                                      <w:lang w:val="cy-GB"/>
                                    </w:rPr>
                                    <w:t>mmmmmmmmmm</w:t>
                                  </w:r>
                                </w:p>
                                <w:p w14:paraId="6181E1B5" w14:textId="77777777" w:rsidR="00A96F1C"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Golygon yr adeilad</w:t>
                                  </w:r>
                                </w:p>
                                <w:p w14:paraId="4EBCD35D" w14:textId="77777777" w:rsidR="00A96F1C" w:rsidRDefault="004A3E14" w:rsidP="008B2E43">
                                  <w:pPr>
                                    <w:spacing w:after="240"/>
                                  </w:pPr>
                                  <w:r>
                                    <w:rPr>
                                      <w:rFonts w:ascii="Century Gothic" w:eastAsia="Century Gothic" w:hAnsi="Century Gothic" w:cs="Arial"/>
                                      <w:lang w:val="cy-GB"/>
                                    </w:rPr>
                                    <w:t>Mmmmmm</w:t>
                                  </w:r>
                                </w:p>
                                <w:p w14:paraId="3D05853B" w14:textId="77777777" w:rsidR="00A96F1C"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Nodiadau technegol</w:t>
                                  </w:r>
                                </w:p>
                                <w:p w14:paraId="17D4F83C" w14:textId="77777777" w:rsidR="00A96F1C" w:rsidRDefault="004A3E14" w:rsidP="008B2E43">
                                  <w:pPr>
                                    <w:spacing w:after="240"/>
                                  </w:pPr>
                                  <w:r>
                                    <w:rPr>
                                      <w:rFonts w:ascii="Century Gothic" w:eastAsia="Century Gothic" w:hAnsi="Century Gothic" w:cs="Arial"/>
                                      <w:lang w:val="cy-GB"/>
                                    </w:rPr>
                                    <w:t>Mmmmmmmmm</w:t>
                                  </w:r>
                                </w:p>
                                <w:p w14:paraId="6043DA6E" w14:textId="77777777" w:rsidR="00A96F1C"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Manylebau cydrannol a materol</w:t>
                                  </w:r>
                                </w:p>
                                <w:p w14:paraId="261F967D" w14:textId="77777777" w:rsidR="00A96F1C" w:rsidRDefault="004A3E14" w:rsidP="008B2E43">
                                  <w:pPr>
                                    <w:spacing w:after="240"/>
                                  </w:pPr>
                                  <w:r>
                                    <w:rPr>
                                      <w:rFonts w:ascii="Century Gothic" w:eastAsia="Century Gothic" w:hAnsi="Century Gothic" w:cs="Arial"/>
                                      <w:lang w:val="cy-GB"/>
                                    </w:rPr>
                                    <w:t>Mmmmmmmmm</w:t>
                                  </w:r>
                                </w:p>
                                <w:p w14:paraId="24DCFBCC" w14:textId="77777777" w:rsidR="00A96F1C" w:rsidRDefault="00A96F1C" w:rsidP="008B2E43"/>
                                <w:p w14:paraId="4CB49866" w14:textId="77777777" w:rsidR="00A96F1C" w:rsidRDefault="00A96F1C" w:rsidP="008B2E43"/>
                                <w:p w14:paraId="47477259" w14:textId="77777777" w:rsidR="00A96F1C" w:rsidRDefault="00A96F1C" w:rsidP="008B2E43"/>
                                <w:p w14:paraId="1AFA8C63" w14:textId="77777777" w:rsidR="00A96F1C" w:rsidRDefault="00A96F1C" w:rsidP="008B2E43"/>
                                <w:p w14:paraId="18E87374" w14:textId="77777777" w:rsidR="00A96F1C" w:rsidRDefault="00A96F1C" w:rsidP="008B2E43"/>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061C64A5" id="Text Box 32" o:spid="_x0000_s1052"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" filled="f" stroked="f">
                      <v:textbox inset=",23.04pt">
                        <w:txbxContent>
                          <w:p w14:paraId="037221E9" w14:textId="77777777" w:rsidR="00A96F1C" w:rsidRDefault="004A3E14" w:rsidP="008B2E43">
                            <w:pPr>
                              <w:pStyle w:val="Heading2"/>
                              <w:spacing w:after="240"/>
                            </w:pPr>
                            <w:r>
                              <w:rPr>
                                <w:rFonts w:ascii="Century Gothic" w:eastAsia="Century Gothic" w:hAnsi="Century Gothic" w:cs="Times New Roman"/>
                                <w:color w:val="3F1D5A"/>
                                <w:szCs w:val="28"/>
                                <w:lang w:val="cy-GB"/>
                              </w:rPr>
                              <w:t>Dyluniadau’r Prosiect</w:t>
                            </w:r>
                          </w:p>
                          <w:p w14:paraId="4C8B9679" w14:textId="77777777" w:rsidR="00A96F1C" w:rsidRDefault="004A3E14" w:rsidP="008B2E43">
                            <w:r>
                              <w:rPr>
                                <w:rFonts w:ascii="Century Gothic" w:eastAsia="Century Gothic" w:hAnsi="Century Gothic" w:cs="Arial"/>
                                <w:lang w:val="cy-GB"/>
                              </w:rPr>
                              <w:t xml:space="preserve">Brasluniau a lluniadau dylunio’r prosiect mewn 2D a 3D i archwilio ac esbonio syniadau cychwynnol. </w:t>
                            </w:r>
                          </w:p>
                          <w:p w14:paraId="22188DF4" w14:textId="77777777" w:rsidR="00A96F1C"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Cynlluniau adeiladu</w:t>
                            </w:r>
                          </w:p>
                          <w:p w14:paraId="230A95FF" w14:textId="77777777" w:rsidR="00A96F1C" w:rsidRDefault="004A3E14" w:rsidP="008B2E43">
                            <w:pPr>
                              <w:spacing w:after="240"/>
                            </w:pPr>
                            <w:r>
                              <w:rPr>
                                <w:rFonts w:ascii="Century Gothic" w:eastAsia="Century Gothic" w:hAnsi="Century Gothic" w:cs="Arial"/>
                                <w:lang w:val="cy-GB"/>
                              </w:rPr>
                              <w:t>Cynllun braslun sy'n dangos syniadau cychwynnol ar gyfer cynllun estyniad un llawr i ddarparu ystafelloedd ymgynghori / ystafelloedd nyrsys</w:t>
                            </w:r>
                            <w:r>
                              <w:rPr>
                                <w:rFonts w:ascii="Century Gothic" w:eastAsia="Century Gothic" w:hAnsi="Century Gothic" w:cs="Arial"/>
                                <w:lang w:val="cy-GB"/>
                              </w:rPr>
                              <w:t xml:space="preserve"> a llety ategol.</w:t>
                            </w:r>
                          </w:p>
                          <w:p w14:paraId="68290EA2" w14:textId="77777777" w:rsidR="00A96F1C" w:rsidRDefault="004A3E14" w:rsidP="008B2E43">
                            <w:pPr>
                              <w:spacing w:after="240"/>
                            </w:pPr>
                            <w:r>
                              <w:rPr>
                                <w:rFonts w:ascii="Century Gothic" w:eastAsia="Century Gothic" w:hAnsi="Century Gothic" w:cs="Arial"/>
                                <w:lang w:val="cy-GB"/>
                              </w:rPr>
                              <w:t>Cynlluniau braslun sy'n dangos cynlluniau diwygiedig ar gyfer y tŷ presennol, gyda derbynfa a mannau aros ar y llawr gwaelod, a chyfleusterau staff / swyddfa ar y</w:t>
                            </w:r>
                            <w:r>
                              <w:rPr>
                                <w:rFonts w:ascii="Century Gothic" w:eastAsia="Century Gothic" w:hAnsi="Century Gothic" w:cs="Arial"/>
                                <w:lang w:val="cy-GB"/>
                              </w:rPr>
                              <w:t xml:space="preserve"> llawr cyntaf.</w:t>
                            </w:r>
                          </w:p>
                          <w:p w14:paraId="0A234322" w14:textId="77777777" w:rsidR="00A96F1C" w:rsidRDefault="00A96F1C" w:rsidP="008B2E43">
                            <w:pPr>
                              <w:spacing w:after="240"/>
                              <w:rPr>
                                <w:b/>
                                <w:bCs/>
                                <w:color w:val="CB400B" w:themeColor="text2" w:themeShade="BF"/>
                              </w:rPr>
                            </w:pPr>
                          </w:p>
                          <w:p w14:paraId="05D32082" w14:textId="77777777" w:rsidR="00A96F1C" w:rsidRDefault="004A3E14" w:rsidP="008B2E43">
                            <w:pPr>
                              <w:spacing w:after="240"/>
                              <w:rPr>
                                <w:b/>
                                <w:bCs/>
                                <w:color w:val="CB400B" w:themeColor="text2" w:themeShade="BF"/>
                              </w:rPr>
                            </w:pPr>
                            <w:r>
                              <w:rPr>
                                <w:rFonts w:ascii="Century Gothic" w:eastAsia="Century Gothic" w:hAnsi="Century Gothic" w:cs="Arial"/>
                                <w:b/>
                                <w:bCs/>
                                <w:color w:val="CB400B"/>
                                <w:lang w:val="cy-GB"/>
                              </w:rPr>
                              <w:t>Cynllun safle</w:t>
                            </w:r>
                          </w:p>
                          <w:tbl>
                            <w:tblPr>
                              <w:tblStyle w:val="TableGrid"/>
                              <w:tblW w:w="0" w:type="auto"/>
                              <w:tblLook w:val="04A0" w:firstRow="1" w:lastRow="0" w:firstColumn="1" w:lastColumn="0" w:noHBand="0" w:noVBand="1"/>
                            </w:tblPr>
                            <w:tblGrid>
                              <w:gridCol w:w="3678"/>
                              <w:gridCol w:w="3732"/>
                            </w:tblGrid>
                            <w:tr w:rsidR="00B67BDA" w14:paraId="27C9734A" w14:textId="77777777" w:rsidTr="009F3775">
                              <w:tc>
                                <w:tcPr>
                                  <w:tcW w:w="3705" w:type="dxa"/>
                                </w:tcPr>
                                <w:p w14:paraId="0F92D4B3" w14:textId="77777777" w:rsidR="00A96F1C" w:rsidRDefault="004A3E14" w:rsidP="008B2E43">
                                  <w:pPr>
                                    <w:spacing w:after="240"/>
                                  </w:pPr>
                                  <w:r>
                                    <w:rPr>
                                      <w:rFonts w:ascii="Century Gothic" w:eastAsia="Century Gothic" w:hAnsi="Century Gothic" w:cs="Arial"/>
                                      <w:lang w:val="cy-GB"/>
                                    </w:rPr>
                                    <w:t>Mae'r cynllun safle yn dangos y tŷ presennol ynghyd â'r estyniad arfaeth</w:t>
                                  </w:r>
                                  <w:r>
                                    <w:rPr>
                                      <w:rFonts w:ascii="Century Gothic" w:eastAsia="Century Gothic" w:hAnsi="Century Gothic" w:cs="Arial"/>
                                      <w:lang w:val="cy-GB"/>
                                    </w:rPr>
                                    <w:t>edig i'r cefn.</w:t>
                                  </w:r>
                                </w:p>
                                <w:p w14:paraId="0EF696B8" w14:textId="77777777" w:rsidR="00A96F1C" w:rsidRDefault="004A3E14" w:rsidP="008B2E43">
                                  <w:pPr>
                                    <w:spacing w:after="240"/>
                                  </w:pPr>
                                  <w:r>
                                    <w:rPr>
                                      <w:rFonts w:ascii="Century Gothic" w:eastAsia="Century Gothic" w:hAnsi="Century Gothic" w:cs="Arial"/>
                                      <w:lang w:val="cy-GB"/>
                                    </w:rPr>
                                    <w:t>Mae'r ardaloedd o flaen ac ar ochr yr adeilad wedi'u datblygu i ddarparu mynediad a pharcio gydag 8 lle safonol a 2 le i'r anabl y tu blaen ac 20 lle parcio cyhoedd</w:t>
                                  </w:r>
                                  <w:r>
                                    <w:rPr>
                                      <w:rFonts w:ascii="Century Gothic" w:eastAsia="Century Gothic" w:hAnsi="Century Gothic" w:cs="Arial"/>
                                      <w:lang w:val="cy-GB"/>
                                    </w:rPr>
                                    <w:t>us arall i'r ochr.</w:t>
                                  </w:r>
                                </w:p>
                                <w:p w14:paraId="2500D375" w14:textId="77777777" w:rsidR="00A96F1C" w:rsidRPr="009F3775" w:rsidRDefault="004A3E14" w:rsidP="008B2E43">
                                  <w:pPr>
                                    <w:spacing w:after="240"/>
                                    <w:rPr>
                                      <w:b/>
                                      <w:bCs/>
                                      <w:color w:val="CB400B" w:themeColor="text2" w:themeShade="BF"/>
                                    </w:rPr>
                                  </w:pPr>
                                  <w:r>
                                    <w:rPr>
                                      <w:rFonts w:ascii="Century Gothic" w:eastAsia="Century Gothic" w:hAnsi="Century Gothic" w:cs="Arial"/>
                                      <w:lang w:val="cy-GB"/>
                                    </w:rPr>
                                    <w:t>Mae'r cynllun yn cynnwys mynediad ramp i gerddwyr i'r brif fynedfa a mannau troi a fydd yn lletya cerbydau mawr fel ambiwlans.</w:t>
                                  </w:r>
                                </w:p>
                              </w:tc>
                              <w:tc>
                                <w:tcPr>
                                  <w:tcW w:w="3705" w:type="dxa"/>
                                </w:tcPr>
                                <w:p w14:paraId="2BBCF557" w14:textId="77777777" w:rsidR="00A96F1C" w:rsidRDefault="00A96F1C" w:rsidP="008B2E43">
                                  <w:pPr>
                                    <w:spacing w:after="240"/>
                                    <w:rPr>
                                      <w:b/>
                                      <w:bCs/>
                                      <w:color w:val="CB400B" w:themeColor="text2" w:themeShade="BF"/>
                                    </w:rPr>
                                  </w:pPr>
                                </w:p>
                                <w:p w14:paraId="0B1CC92D" w14:textId="77777777" w:rsidR="00B67BDA" w:rsidRDefault="00B67BDA" w:rsidP="008B2E43">
                                  <w:pPr>
                                    <w:spacing w:after="240"/>
                                    <w:rPr>
                                      <w:rFonts w:ascii="Century Gothic" w:eastAsia="Century Gothic" w:hAnsi="Century Gothic" w:cs="Arial"/>
                                      <w:bCs/>
                                      <w:lang w:val="cy-GB"/>
                                    </w:rPr>
                                  </w:pPr>
                                </w:p>
                                <w:p w14:paraId="6A5E6A29" w14:textId="77777777" w:rsidR="00B67BDA" w:rsidRDefault="004A3E14" w:rsidP="008B2E43">
                                  <w:pPr>
                                    <w:spacing w:after="240"/>
                                    <w:rPr>
                                      <w:rFonts w:ascii="Century Gothic" w:eastAsia="Century Gothic" w:hAnsi="Century Gothic" w:cs="Arial"/>
                                      <w:bCs/>
                                      <w:lang w:val="cy-GB"/>
                                    </w:rPr>
                                  </w:pPr>
                                  <w:r>
                                    <w:rPr>
                                      <w:b/>
                                      <w:bCs/>
                                      <w:noProof/>
                                      <w:color w:val="CB400B" w:themeColor="text2" w:themeShade="BF"/>
                                    </w:rPr>
                                    <w:drawing>
                                      <wp:inline distT="0" distB="0" distL="0" distR="0" wp14:anchorId="139CE1C3" wp14:editId="048DA63F">
                                        <wp:extent cx="2233279" cy="3022600"/>
                                        <wp:effectExtent l="0" t="0" r="0" b="6350"/>
                                        <wp:docPr id="2014149942" name="Picture 76" descr="Disgrifiad a gynhyrchir yn awtomatig">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80869" name="Picture 76" descr="Diagram, engineering drawing&#10;&#10;Description automatically generated">
                                                  <a:hlinkClick r:id="rId44"/>
                                                </pic:cNvPr>
                                                <pic:cNvPicPr/>
                                              </pic:nvPicPr>
                                              <pic:blipFill>
                                                <a:blip r:embed="rId45">
                                                  <a:extLst>
                                                    <a:ext uri="{28A0092B-C50C-407E-A947-70E740481C1C}">
                                                      <a14:useLocalDpi xmlns:a14="http://schemas.microsoft.com/office/drawing/2010/main" val="0"/>
                                                    </a:ext>
                                                  </a:extLst>
                                                </a:blip>
                                                <a:stretch>
                                                  <a:fillRect/>
                                                </a:stretch>
                                              </pic:blipFill>
                                              <pic:spPr>
                                                <a:xfrm>
                                                  <a:off x="0" y="0"/>
                                                  <a:ext cx="2245903" cy="3039685"/>
                                                </a:xfrm>
                                                <a:prstGeom prst="rect">
                                                  <a:avLst/>
                                                </a:prstGeom>
                                              </pic:spPr>
                                            </pic:pic>
                                          </a:graphicData>
                                        </a:graphic>
                                      </wp:inline>
                                    </w:drawing>
                                  </w:r>
                                </w:p>
                              </w:tc>
                            </w:tr>
                          </w:tbl>
                          <w:p w14:paraId="431B842E" w14:textId="77777777" w:rsidR="00A96F1C" w:rsidRDefault="00A96F1C" w:rsidP="008B2E43">
                            <w:pPr>
                              <w:spacing w:after="240"/>
                              <w:rPr>
                                <w:b/>
                                <w:bCs/>
                                <w:color w:val="CB400B" w:themeColor="text2" w:themeShade="BF"/>
                              </w:rPr>
                            </w:pPr>
                          </w:p>
                          <w:p w14:paraId="11AAB806" w14:textId="77777777" w:rsidR="00A96F1C" w:rsidRDefault="00A96F1C" w:rsidP="008B2E43">
                            <w:pPr>
                              <w:spacing w:after="240"/>
                              <w:rPr>
                                <w:b/>
                                <w:bCs/>
                                <w:color w:val="CB400B" w:themeColor="text2" w:themeShade="BF"/>
                              </w:rPr>
                            </w:pPr>
                          </w:p>
                          <w:p w14:paraId="5D627374" w14:textId="77777777" w:rsidR="00A96F1C" w:rsidRDefault="00A96F1C" w:rsidP="009F3775">
                            <w:pPr>
                              <w:spacing w:after="240"/>
                              <w:jc w:val="right"/>
                              <w:rPr>
                                <w:b/>
                                <w:bCs/>
                                <w:color w:val="CB400B" w:themeColor="text2" w:themeShade="BF"/>
                              </w:rPr>
                            </w:pPr>
                          </w:p>
                          <w:p w14:paraId="24F4089A" w14:textId="77777777" w:rsidR="00A96F1C" w:rsidRPr="009F3775" w:rsidRDefault="004A3E14" w:rsidP="008B2E43">
                            <w:pPr>
                              <w:spacing w:after="240"/>
                            </w:pPr>
                            <w:r>
                              <w:rPr>
                                <w:rFonts w:ascii="Century Gothic" w:eastAsia="Century Gothic" w:hAnsi="Century Gothic" w:cs="Arial"/>
                                <w:lang w:val="cy-GB"/>
                              </w:rPr>
                              <w:t>uuuuuuuuuuuu</w:t>
                            </w:r>
                          </w:p>
                          <w:p w14:paraId="40FABF28" w14:textId="77777777" w:rsidR="00A96F1C" w:rsidRPr="008F7FF1" w:rsidRDefault="00A96F1C" w:rsidP="009F3775">
                            <w:pPr>
                              <w:spacing w:after="240"/>
                              <w:jc w:val="right"/>
                              <w:rPr>
                                <w:b/>
                                <w:bCs/>
                                <w:color w:val="CB400B" w:themeColor="text2" w:themeShade="BF"/>
                              </w:rPr>
                            </w:pPr>
                          </w:p>
                          <w:p w14:paraId="6E8438BF" w14:textId="77777777" w:rsidR="00A96F1C" w:rsidRDefault="004A3E14" w:rsidP="008B2E43">
                            <w:pPr>
                              <w:spacing w:after="240"/>
                            </w:pPr>
                            <w:r>
                              <w:rPr>
                                <w:rFonts w:ascii="Century Gothic" w:eastAsia="Century Gothic" w:hAnsi="Century Gothic" w:cs="Arial"/>
                                <w:lang w:val="cy-GB"/>
                              </w:rPr>
                              <w:t>mmmmmmmmmm</w:t>
                            </w:r>
                          </w:p>
                          <w:p w14:paraId="6181E1B5" w14:textId="77777777" w:rsidR="00A96F1C"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Golygon yr adeilad</w:t>
                            </w:r>
                          </w:p>
                          <w:p w14:paraId="4EBCD35D" w14:textId="77777777" w:rsidR="00A96F1C" w:rsidRDefault="004A3E14" w:rsidP="008B2E43">
                            <w:pPr>
                              <w:spacing w:after="240"/>
                            </w:pPr>
                            <w:r>
                              <w:rPr>
                                <w:rFonts w:ascii="Century Gothic" w:eastAsia="Century Gothic" w:hAnsi="Century Gothic" w:cs="Arial"/>
                                <w:lang w:val="cy-GB"/>
                              </w:rPr>
                              <w:t>Mmmmmm</w:t>
                            </w:r>
                          </w:p>
                          <w:p w14:paraId="3D05853B" w14:textId="77777777" w:rsidR="00A96F1C"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Nodiadau technegol</w:t>
                            </w:r>
                          </w:p>
                          <w:p w14:paraId="17D4F83C" w14:textId="77777777" w:rsidR="00A96F1C" w:rsidRDefault="004A3E14" w:rsidP="008B2E43">
                            <w:pPr>
                              <w:spacing w:after="240"/>
                            </w:pPr>
                            <w:r>
                              <w:rPr>
                                <w:rFonts w:ascii="Century Gothic" w:eastAsia="Century Gothic" w:hAnsi="Century Gothic" w:cs="Arial"/>
                                <w:lang w:val="cy-GB"/>
                              </w:rPr>
                              <w:t>Mmmmmmmmm</w:t>
                            </w:r>
                          </w:p>
                          <w:p w14:paraId="6043DA6E" w14:textId="77777777" w:rsidR="00A96F1C"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Manylebau cydrannol a materol</w:t>
                            </w:r>
                          </w:p>
                          <w:p w14:paraId="261F967D" w14:textId="77777777" w:rsidR="00A96F1C" w:rsidRDefault="004A3E14" w:rsidP="008B2E43">
                            <w:pPr>
                              <w:spacing w:after="240"/>
                            </w:pPr>
                            <w:r>
                              <w:rPr>
                                <w:rFonts w:ascii="Century Gothic" w:eastAsia="Century Gothic" w:hAnsi="Century Gothic" w:cs="Arial"/>
                                <w:lang w:val="cy-GB"/>
                              </w:rPr>
                              <w:t>Mmmmmmmmm</w:t>
                            </w:r>
                          </w:p>
                          <w:p w14:paraId="24DCFBCC" w14:textId="77777777" w:rsidR="00A96F1C" w:rsidRDefault="00A96F1C" w:rsidP="008B2E43"/>
                          <w:p w14:paraId="4CB49866" w14:textId="77777777" w:rsidR="00A96F1C" w:rsidRDefault="00A96F1C" w:rsidP="008B2E43"/>
                          <w:p w14:paraId="47477259" w14:textId="77777777" w:rsidR="00A96F1C" w:rsidRDefault="00A96F1C" w:rsidP="008B2E43"/>
                          <w:p w14:paraId="1AFA8C63" w14:textId="77777777" w:rsidR="00A96F1C" w:rsidRDefault="00A96F1C" w:rsidP="008B2E43"/>
                          <w:p w14:paraId="18E87374" w14:textId="77777777" w:rsidR="00A96F1C" w:rsidRDefault="00A96F1C" w:rsidP="008B2E43"/>
                        </w:txbxContent>
                      </v:textbox>
                      <w10:anchorlock/>
                    </v:shape>
                  </w:pict>
                </mc:Fallback>
              </mc:AlternateContent>
            </w:r>
          </w:p>
        </w:tc>
        <w:tc>
          <w:tcPr>
            <w:tcW w:w="231" w:type="dxa"/>
          </w:tcPr>
          <w:p w14:paraId="22255E6B" w14:textId="77777777" w:rsidR="008B2E43" w:rsidRDefault="008B2E43" w:rsidP="00A96F1C">
            <w:pPr>
              <w:rPr>
                <w:sz w:val="24"/>
              </w:rPr>
            </w:pPr>
          </w:p>
        </w:tc>
        <w:tc>
          <w:tcPr>
            <w:tcW w:w="3659" w:type="dxa"/>
            <w:shd w:val="clear" w:color="auto" w:fill="421D5D"/>
          </w:tcPr>
          <w:p w14:paraId="6BA15CBA" w14:textId="286F3825" w:rsidR="00E014F6" w:rsidRPr="00E014F6" w:rsidRDefault="004A3E14" w:rsidP="00E014F6">
            <w:pPr>
              <w:pStyle w:val="Heading1"/>
              <w:spacing w:after="240"/>
              <w:outlineLvl w:val="0"/>
            </w:pPr>
            <w:r>
              <w:rPr>
                <w:rFonts w:ascii="Century Gothic" w:eastAsia="Century Gothic" w:hAnsi="Century Gothic" w:cs="Times New Roman"/>
                <w:color w:val="FFFFFF"/>
                <w:szCs w:val="28"/>
                <w:lang w:val="cy-GB"/>
              </w:rPr>
              <w:t>Cliciwch i weld fersiynau mwy:</w:t>
            </w:r>
          </w:p>
          <w:p w14:paraId="2F13B5D7" w14:textId="45731960" w:rsidR="00FD2B2E" w:rsidRDefault="00FD2B2E" w:rsidP="00A96F1C">
            <w:pPr>
              <w:rPr>
                <w:sz w:val="24"/>
              </w:rPr>
            </w:pPr>
          </w:p>
          <w:p w14:paraId="28A1F98A" w14:textId="77777777" w:rsidR="00B67BDA" w:rsidRDefault="00B67BDA" w:rsidP="00A96F1C">
            <w:pPr>
              <w:rPr>
                <w:rFonts w:ascii="Century Gothic" w:eastAsia="Century Gothic" w:hAnsi="Century Gothic" w:cs="Times New Roman"/>
                <w:color w:val="FFFFFF"/>
                <w:sz w:val="28"/>
                <w:szCs w:val="28"/>
                <w:lang w:val="cy-GB"/>
              </w:rPr>
            </w:pPr>
          </w:p>
          <w:p w14:paraId="68EEF926" w14:textId="77777777" w:rsidR="00B67BDA" w:rsidRDefault="004A3E14" w:rsidP="00A96F1C">
            <w:pPr>
              <w:rPr>
                <w:rFonts w:ascii="Century Gothic" w:eastAsia="Century Gothic" w:hAnsi="Century Gothic" w:cs="Times New Roman"/>
                <w:color w:val="FFFFFF"/>
                <w:sz w:val="28"/>
                <w:szCs w:val="28"/>
                <w:lang w:val="cy-GB"/>
              </w:rPr>
            </w:pPr>
            <w:r>
              <w:rPr>
                <w:noProof/>
                <w:sz w:val="24"/>
              </w:rPr>
              <w:drawing>
                <wp:inline distT="0" distB="0" distL="0" distR="0" wp14:anchorId="6640DDAD" wp14:editId="61852304">
                  <wp:extent cx="2087880" cy="2489981"/>
                  <wp:effectExtent l="0" t="0" r="7620" b="5715"/>
                  <wp:docPr id="72" name="Picture 72" descr="Disgrifiad a gynhyrchir yn awtomatig">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183131" name="Picture 72" descr="Diagram, engineering drawing&#10;&#10;Description automatically generated">
                            <a:hlinkClick r:id="rId44"/>
                          </pic:cNvPr>
                          <pic:cNvPicPr/>
                        </pic:nvPicPr>
                        <pic:blipFill>
                          <a:blip r:embed="rId46" cstate="print">
                            <a:extLst>
                              <a:ext uri="{28A0092B-C50C-407E-A947-70E740481C1C}">
                                <a14:useLocalDpi xmlns:a14="http://schemas.microsoft.com/office/drawing/2010/main" val="0"/>
                              </a:ext>
                            </a:extLst>
                          </a:blip>
                          <a:srcRect b="8178"/>
                          <a:stretch>
                            <a:fillRect/>
                          </a:stretch>
                        </pic:blipFill>
                        <pic:spPr bwMode="auto">
                          <a:xfrm>
                            <a:off x="0" y="0"/>
                            <a:ext cx="2107088" cy="2512888"/>
                          </a:xfrm>
                          <a:prstGeom prst="rect">
                            <a:avLst/>
                          </a:prstGeom>
                          <a:ln>
                            <a:noFill/>
                          </a:ln>
                          <a:extLst>
                            <a:ext uri="{53640926-AAD7-44D8-BBD7-CCE9431645EC}">
                              <a14:shadowObscured xmlns:a14="http://schemas.microsoft.com/office/drawing/2010/main"/>
                            </a:ext>
                          </a:extLst>
                        </pic:spPr>
                      </pic:pic>
                    </a:graphicData>
                  </a:graphic>
                </wp:inline>
              </w:drawing>
            </w:r>
          </w:p>
          <w:p w14:paraId="34C510F0" w14:textId="77777777" w:rsidR="00FD2B2E" w:rsidRPr="008C12F4" w:rsidRDefault="004A3E14" w:rsidP="00FD2B2E">
            <w:pPr>
              <w:spacing w:before="240"/>
              <w:rPr>
                <w:color w:val="FFFFFF" w:themeColor="background1"/>
              </w:rPr>
            </w:pPr>
            <w:r>
              <w:rPr>
                <w:rFonts w:ascii="Century Gothic" w:eastAsia="Century Gothic" w:hAnsi="Century Gothic" w:cs="Arial"/>
                <w:color w:val="FFFFFF"/>
                <w:lang w:val="cy-GB"/>
              </w:rPr>
              <w:t>Estyniad: Cynllun braslun</w:t>
            </w:r>
          </w:p>
          <w:tbl>
            <w:tblPr>
              <w:tblStyle w:val="TableGrid"/>
              <w:tblW w:w="0" w:type="auto"/>
              <w:tblLook w:val="04A0" w:firstRow="1" w:lastRow="0" w:firstColumn="1" w:lastColumn="0" w:noHBand="0" w:noVBand="1"/>
            </w:tblPr>
            <w:tblGrid>
              <w:gridCol w:w="1716"/>
              <w:gridCol w:w="1717"/>
            </w:tblGrid>
            <w:tr w:rsidR="00B67BDA" w14:paraId="61CE78F4" w14:textId="77777777" w:rsidTr="00FD2B2E">
              <w:tc>
                <w:tcPr>
                  <w:tcW w:w="1716" w:type="dxa"/>
                </w:tcPr>
                <w:p w14:paraId="07493AF5" w14:textId="188AC06C" w:rsidR="00FD2B2E" w:rsidRDefault="00FD2B2E" w:rsidP="00A96F1C">
                  <w:pPr>
                    <w:rPr>
                      <w:sz w:val="24"/>
                    </w:rPr>
                  </w:pPr>
                </w:p>
                <w:p w14:paraId="32D914BA" w14:textId="77777777" w:rsidR="00B67BDA" w:rsidRDefault="00B67BDA" w:rsidP="00A96F1C">
                  <w:pPr>
                    <w:rPr>
                      <w:rFonts w:ascii="Century Gothic" w:eastAsia="Century Gothic" w:hAnsi="Century Gothic" w:cs="Arial"/>
                      <w:color w:val="FFFFFF"/>
                      <w:lang w:val="cy-GB"/>
                    </w:rPr>
                  </w:pPr>
                </w:p>
                <w:p w14:paraId="4CFCE8F4" w14:textId="77777777" w:rsidR="00B67BDA" w:rsidRDefault="004A3E14" w:rsidP="00A96F1C">
                  <w:pPr>
                    <w:rPr>
                      <w:rFonts w:ascii="Century Gothic" w:eastAsia="Century Gothic" w:hAnsi="Century Gothic" w:cs="Arial"/>
                      <w:color w:val="FFFFFF"/>
                      <w:lang w:val="cy-GB"/>
                    </w:rPr>
                  </w:pPr>
                  <w:r>
                    <w:rPr>
                      <w:noProof/>
                      <w:sz w:val="24"/>
                    </w:rPr>
                    <w:drawing>
                      <wp:inline distT="0" distB="0" distL="0" distR="0" wp14:anchorId="4B9D433E" wp14:editId="6B2985DA">
                        <wp:extent cx="924993" cy="1301261"/>
                        <wp:effectExtent l="0" t="0" r="8890" b="0"/>
                        <wp:docPr id="74" name="Picture 74" descr="Disgrifiad a gynhyrchir yn awtomati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570991" name="Picture 74" descr="Diagram, engineering drawing&#10;&#10;Description automatically generated">
                                  <a:hlinkClick r:id="rId47"/>
                                </pic:cNvPr>
                                <pic:cNvPicPr/>
                              </pic:nvPicPr>
                              <pic:blipFill>
                                <a:blip r:embed="rId48" cstate="print">
                                  <a:extLst>
                                    <a:ext uri="{28A0092B-C50C-407E-A947-70E740481C1C}">
                                      <a14:useLocalDpi xmlns:a14="http://schemas.microsoft.com/office/drawing/2010/main" val="0"/>
                                    </a:ext>
                                  </a:extLst>
                                </a:blip>
                                <a:stretch>
                                  <a:fillRect/>
                                </a:stretch>
                              </pic:blipFill>
                              <pic:spPr>
                                <a:xfrm>
                                  <a:off x="0" y="0"/>
                                  <a:ext cx="945081" cy="1329521"/>
                                </a:xfrm>
                                <a:prstGeom prst="rect">
                                  <a:avLst/>
                                </a:prstGeom>
                              </pic:spPr>
                            </pic:pic>
                          </a:graphicData>
                        </a:graphic>
                      </wp:inline>
                    </w:drawing>
                  </w:r>
                </w:p>
              </w:tc>
              <w:tc>
                <w:tcPr>
                  <w:tcW w:w="1717" w:type="dxa"/>
                </w:tcPr>
                <w:p w14:paraId="1F6787B9" w14:textId="7311A362" w:rsidR="00FD2B2E" w:rsidRDefault="00FD2B2E" w:rsidP="00A96F1C">
                  <w:pPr>
                    <w:rPr>
                      <w:sz w:val="24"/>
                    </w:rPr>
                  </w:pPr>
                </w:p>
                <w:p w14:paraId="1D81BA20" w14:textId="77777777" w:rsidR="00B67BDA" w:rsidRDefault="00B67BDA" w:rsidP="00A96F1C">
                  <w:pPr>
                    <w:rPr>
                      <w:rFonts w:ascii="Century Gothic" w:eastAsia="Century Gothic" w:hAnsi="Century Gothic" w:cs="Arial"/>
                      <w:color w:val="FFFFFF"/>
                      <w:lang w:val="cy-GB"/>
                    </w:rPr>
                  </w:pPr>
                </w:p>
                <w:p w14:paraId="14CE1D2B" w14:textId="77777777" w:rsidR="00B67BDA" w:rsidRDefault="004A3E14" w:rsidP="00A96F1C">
                  <w:pPr>
                    <w:rPr>
                      <w:rFonts w:ascii="Century Gothic" w:eastAsia="Century Gothic" w:hAnsi="Century Gothic" w:cs="Arial"/>
                      <w:color w:val="FFFFFF"/>
                      <w:lang w:val="cy-GB"/>
                    </w:rPr>
                  </w:pPr>
                  <w:r>
                    <w:rPr>
                      <w:noProof/>
                      <w:sz w:val="24"/>
                    </w:rPr>
                    <w:drawing>
                      <wp:inline distT="0" distB="0" distL="0" distR="0" wp14:anchorId="3300DE5A" wp14:editId="435EFABC">
                        <wp:extent cx="950597" cy="1236101"/>
                        <wp:effectExtent l="0" t="0" r="1905" b="2540"/>
                        <wp:docPr id="75" name="Picture 75" descr="Disgrifiad a gynhyrchir yn awtomati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16683" name="Picture 75" descr="Diagram, engineering drawing&#10;&#10;Description automatically generated">
                                  <a:hlinkClick r:id="rId47"/>
                                </pic:cNvPr>
                                <pic:cNvPicPr/>
                              </pic:nvPicPr>
                              <pic:blipFill>
                                <a:blip r:embed="rId49" cstate="print">
                                  <a:extLst>
                                    <a:ext uri="{28A0092B-C50C-407E-A947-70E740481C1C}">
                                      <a14:useLocalDpi xmlns:a14="http://schemas.microsoft.com/office/drawing/2010/main" val="0"/>
                                    </a:ext>
                                  </a:extLst>
                                </a:blip>
                                <a:stretch>
                                  <a:fillRect/>
                                </a:stretch>
                              </pic:blipFill>
                              <pic:spPr>
                                <a:xfrm>
                                  <a:off x="0" y="0"/>
                                  <a:ext cx="974180" cy="1266767"/>
                                </a:xfrm>
                                <a:prstGeom prst="rect">
                                  <a:avLst/>
                                </a:prstGeom>
                              </pic:spPr>
                            </pic:pic>
                          </a:graphicData>
                        </a:graphic>
                      </wp:inline>
                    </w:drawing>
                  </w:r>
                </w:p>
              </w:tc>
            </w:tr>
          </w:tbl>
          <w:p w14:paraId="0FCD148D" w14:textId="0DC2A816" w:rsidR="00FD2B2E" w:rsidRDefault="004A3E14" w:rsidP="00E014F6">
            <w:pPr>
              <w:spacing w:after="0"/>
              <w:rPr>
                <w:color w:val="FFFFFF" w:themeColor="background1"/>
              </w:rPr>
            </w:pPr>
            <w:r>
              <w:rPr>
                <w:rFonts w:ascii="Century Gothic" w:eastAsia="Century Gothic" w:hAnsi="Century Gothic" w:cs="Arial"/>
                <w:color w:val="FFFFFF"/>
                <w:lang w:val="cy-GB"/>
              </w:rPr>
              <w:t>Y tŷ presennol. Fel y cynigiwyd</w:t>
            </w:r>
          </w:p>
          <w:p w14:paraId="7FB70E6F" w14:textId="144B87A3" w:rsidR="00E014F6" w:rsidRPr="00E014F6" w:rsidRDefault="00E014F6" w:rsidP="00E014F6">
            <w:pPr>
              <w:spacing w:after="0"/>
              <w:rPr>
                <w:color w:val="FFFFFF" w:themeColor="background1"/>
              </w:rPr>
            </w:pPr>
          </w:p>
          <w:p w14:paraId="15E566DA" w14:textId="666FEA8E" w:rsidR="00FD2B2E" w:rsidRDefault="004A3E14" w:rsidP="00E014F6">
            <w:pPr>
              <w:jc w:val="center"/>
              <w:rPr>
                <w:sz w:val="24"/>
              </w:rPr>
            </w:pPr>
            <w:r>
              <w:rPr>
                <w:noProof/>
                <w:sz w:val="24"/>
              </w:rPr>
              <w:lastRenderedPageBreak/>
              <w:drawing>
                <wp:inline distT="0" distB="0" distL="0" distR="0" wp14:anchorId="2DC5E88C" wp14:editId="1C770C11">
                  <wp:extent cx="2030570" cy="1175434"/>
                  <wp:effectExtent l="0" t="0" r="8255" b="5715"/>
                  <wp:docPr id="62" name="Picture 62">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214010" name="Picture 62">
                            <a:hlinkClick r:id="rId47"/>
                          </pic:cNvPr>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057779" cy="1191185"/>
                          </a:xfrm>
                          <a:prstGeom prst="rect">
                            <a:avLst/>
                          </a:prstGeom>
                        </pic:spPr>
                      </pic:pic>
                    </a:graphicData>
                  </a:graphic>
                </wp:inline>
              </w:drawing>
            </w:r>
          </w:p>
          <w:p w14:paraId="0EA3F42F" w14:textId="46AA837C" w:rsidR="00FD2B2E" w:rsidRPr="00C412C9" w:rsidRDefault="004A3E14" w:rsidP="00A96F1C">
            <w:pPr>
              <w:rPr>
                <w:sz w:val="24"/>
              </w:rPr>
            </w:pPr>
            <w:r>
              <w:rPr>
                <w:rFonts w:ascii="Century Gothic" w:eastAsia="Century Gothic" w:hAnsi="Century Gothic" w:cs="Arial"/>
                <w:color w:val="FFFFFF"/>
                <w:lang w:val="cy-GB"/>
              </w:rPr>
              <w:t>Y dderbynfa arfaethedig.</w:t>
            </w:r>
          </w:p>
        </w:tc>
      </w:tr>
    </w:tbl>
    <w:p w14:paraId="2B0022A7" w14:textId="10F8FE8E" w:rsidR="00E67F1C" w:rsidRDefault="00E67F1C">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26"/>
        <w:gridCol w:w="230"/>
        <w:gridCol w:w="3643"/>
      </w:tblGrid>
      <w:tr w:rsidR="00B67BDA" w14:paraId="21F36B1A" w14:textId="77777777" w:rsidTr="00A96F1C">
        <w:trPr>
          <w:trHeight w:val="10397"/>
        </w:trPr>
        <w:tc>
          <w:tcPr>
            <w:tcW w:w="7909" w:type="dxa"/>
          </w:tcPr>
          <w:p w14:paraId="0D067CAE" w14:textId="77777777" w:rsidR="00FA1CEB" w:rsidRDefault="004A3E14" w:rsidP="00FA1CEB">
            <w:pPr>
              <w:pStyle w:val="Heading2"/>
              <w:spacing w:after="240"/>
              <w:outlineLvl w:val="1"/>
            </w:pPr>
            <w:r>
              <w:rPr>
                <w:rFonts w:ascii="Century Gothic" w:eastAsia="Century Gothic" w:hAnsi="Century Gothic" w:cs="Times New Roman"/>
                <w:color w:val="3F1D5A"/>
                <w:szCs w:val="28"/>
                <w:lang w:val="cy-GB"/>
              </w:rPr>
              <w:lastRenderedPageBreak/>
              <w:t>Dyluniadau’r Prosiect</w:t>
            </w:r>
          </w:p>
          <w:p w14:paraId="4CE9E8CA" w14:textId="77777777" w:rsidR="00FA1CEB" w:rsidRDefault="004A3E14" w:rsidP="00FA1CEB">
            <w:r>
              <w:rPr>
                <w:rFonts w:ascii="Century Gothic" w:eastAsia="Century Gothic" w:hAnsi="Century Gothic" w:cs="Arial"/>
                <w:lang w:val="cy-GB"/>
              </w:rPr>
              <w:t>Brasluniau a lluniadau dylunio’r prosiect mewn 2D a 3D i archwilio ac esbonio</w:t>
            </w:r>
            <w:r>
              <w:rPr>
                <w:rFonts w:ascii="Century Gothic" w:eastAsia="Century Gothic" w:hAnsi="Century Gothic" w:cs="Arial"/>
                <w:lang w:val="cy-GB"/>
              </w:rPr>
              <w:t xml:space="preserve"> syniadau cychwynnol. </w:t>
            </w:r>
          </w:p>
          <w:p w14:paraId="44947575" w14:textId="77777777" w:rsidR="00FA1CEB" w:rsidRPr="008F7FF1" w:rsidRDefault="004A3E14" w:rsidP="00FA1CEB">
            <w:pPr>
              <w:spacing w:after="240"/>
              <w:rPr>
                <w:b/>
                <w:bCs/>
                <w:color w:val="CB400B" w:themeColor="text2" w:themeShade="BF"/>
              </w:rPr>
            </w:pPr>
            <w:r>
              <w:rPr>
                <w:rFonts w:ascii="Century Gothic" w:eastAsia="Century Gothic" w:hAnsi="Century Gothic" w:cs="Arial"/>
                <w:b/>
                <w:bCs/>
                <w:color w:val="CB400B"/>
                <w:lang w:val="cy-GB"/>
              </w:rPr>
              <w:t>Golygon yr adeilad</w:t>
            </w:r>
          </w:p>
          <w:p w14:paraId="65DAC1E6" w14:textId="77777777" w:rsidR="00CD25F9" w:rsidRPr="004A3E14" w:rsidRDefault="004A3E14" w:rsidP="00FA1CEB">
            <w:pPr>
              <w:spacing w:after="240"/>
              <w:rPr>
                <w:lang w:val="cy-GB"/>
              </w:rPr>
            </w:pPr>
            <w:r>
              <w:rPr>
                <w:rFonts w:ascii="Century Gothic" w:eastAsia="Century Gothic" w:hAnsi="Century Gothic" w:cs="Arial"/>
                <w:lang w:val="cy-GB"/>
              </w:rPr>
              <w:t>Adnewyddu'r tŷ presennol i gynnwys glanhau a thrwsio cerrig.</w:t>
            </w:r>
            <w:r>
              <w:rPr>
                <w:rFonts w:ascii="Century Gothic" w:eastAsia="Century Gothic" w:hAnsi="Century Gothic" w:cs="Arial"/>
                <w:lang w:val="cy-GB"/>
              </w:rPr>
              <w:t xml:space="preserve"> Mynedfa newydd gyda chanopi nodwedd, ffenestri newydd, ail-doi gyda nwyddau dŵr glaw newydd, estyll tywydd a bondoeau. </w:t>
            </w:r>
          </w:p>
          <w:p w14:paraId="0E6AEECF" w14:textId="1B3BFF9E" w:rsidR="00FA1CEB" w:rsidRPr="004A3E14" w:rsidRDefault="004A3E14" w:rsidP="00FA1CEB">
            <w:pPr>
              <w:spacing w:after="240"/>
              <w:rPr>
                <w:lang w:val="cy-GB"/>
              </w:rPr>
            </w:pPr>
            <w:r>
              <w:rPr>
                <w:rFonts w:ascii="Century Gothic" w:eastAsia="Century Gothic" w:hAnsi="Century Gothic" w:cs="Arial"/>
                <w:lang w:val="cy-GB"/>
              </w:rPr>
              <w:t xml:space="preserve">Glanhau gwaith brics sy'n bodoli eisoes i fod yn </w:t>
            </w:r>
            <w:r>
              <w:rPr>
                <w:rFonts w:ascii="Century Gothic" w:eastAsia="Century Gothic" w:hAnsi="Century Gothic" w:cs="Arial"/>
                <w:lang w:val="cy-GB"/>
              </w:rPr>
              <w:t xml:space="preserve">destun ymchwiliad pellach ar y safle i gynnal graddau'r atgyweiriadau posibl heb achosi niwed diangen i ddeunyddiau sy'n bodoli eisoes. </w:t>
            </w:r>
          </w:p>
          <w:p w14:paraId="67CA03F2" w14:textId="776787EA" w:rsidR="00CD25F9" w:rsidRPr="004A3E14" w:rsidRDefault="004A3E14" w:rsidP="00FA1CEB">
            <w:pPr>
              <w:spacing w:after="240"/>
              <w:rPr>
                <w:lang w:val="cy-GB"/>
              </w:rPr>
            </w:pPr>
            <w:r>
              <w:rPr>
                <w:rFonts w:ascii="Century Gothic" w:eastAsia="Century Gothic" w:hAnsi="Century Gothic" w:cs="Arial"/>
                <w:lang w:val="cy-GB"/>
              </w:rPr>
              <w:t>Cadw simneiau presennol fel nodwedd ddylun</w:t>
            </w:r>
            <w:r>
              <w:rPr>
                <w:rFonts w:ascii="Century Gothic" w:eastAsia="Century Gothic" w:hAnsi="Century Gothic" w:cs="Arial"/>
                <w:lang w:val="cy-GB"/>
              </w:rPr>
              <w:t>io, gyda'r posibilrwydd o gynnwys tân agored neu gyfarpar gwresogi arall â ffliw yn ystafell orffwys y staff.</w:t>
            </w:r>
          </w:p>
          <w:p w14:paraId="66B4A551" w14:textId="31FE7D9C" w:rsidR="00CD25F9" w:rsidRPr="00CD25F9" w:rsidRDefault="004A3E14" w:rsidP="00FA1CEB">
            <w:pPr>
              <w:spacing w:after="240"/>
            </w:pPr>
            <w:r>
              <w:rPr>
                <w:noProof/>
              </w:rPr>
              <w:drawing>
                <wp:inline distT="0" distB="0" distL="0" distR="0" wp14:anchorId="1E16AD69" wp14:editId="670768B0">
                  <wp:extent cx="4888523" cy="2492758"/>
                  <wp:effectExtent l="0" t="0" r="7620" b="317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475044" name="Picture 79"/>
                          <pic:cNvPicPr/>
                        </pic:nvPicPr>
                        <pic:blipFill>
                          <a:blip r:embed="rId51">
                            <a:extLst>
                              <a:ext uri="{28A0092B-C50C-407E-A947-70E740481C1C}">
                                <a14:useLocalDpi xmlns:a14="http://schemas.microsoft.com/office/drawing/2010/main" val="0"/>
                              </a:ext>
                            </a:extLst>
                          </a:blip>
                          <a:stretch>
                            <a:fillRect/>
                          </a:stretch>
                        </pic:blipFill>
                        <pic:spPr>
                          <a:xfrm>
                            <a:off x="0" y="0"/>
                            <a:ext cx="4912717" cy="2505095"/>
                          </a:xfrm>
                          <a:prstGeom prst="rect">
                            <a:avLst/>
                          </a:prstGeom>
                        </pic:spPr>
                      </pic:pic>
                    </a:graphicData>
                  </a:graphic>
                </wp:inline>
              </w:drawing>
            </w:r>
          </w:p>
          <w:p w14:paraId="0CE1C9EF" w14:textId="77777777" w:rsidR="00CD25F9" w:rsidRDefault="004A3E14" w:rsidP="00CD25F9">
            <w:pPr>
              <w:spacing w:after="0"/>
            </w:pPr>
            <w:r>
              <w:rPr>
                <w:rFonts w:ascii="Century Gothic" w:eastAsia="Century Gothic" w:hAnsi="Century Gothic" w:cs="Arial"/>
                <w:lang w:val="cy-GB"/>
              </w:rPr>
              <w:t xml:space="preserve">Bydd yr Estyniad y tu ôl i'r tŷ presennol yn cael ei </w:t>
            </w:r>
            <w:r>
              <w:rPr>
                <w:rFonts w:ascii="Century Gothic" w:eastAsia="Century Gothic" w:hAnsi="Century Gothic" w:cs="Arial"/>
                <w:lang w:val="cy-GB"/>
              </w:rPr>
              <w:t xml:space="preserve">adeiladu gan ddefnyddio briciau sy'n wynebu, silffoedd a phennau cerrig wedi'u hailgorffori, a tho llechi i gyd i gyd-fynd â'r presennol, gyda ffenestri alwminiwm wedi'u gorchuddio â phowdr i gyfateb i gyfrannau presennol. </w:t>
            </w:r>
          </w:p>
          <w:p w14:paraId="74F940C5" w14:textId="77777777" w:rsidR="00CD25F9" w:rsidRDefault="00CD25F9" w:rsidP="00CD25F9">
            <w:pPr>
              <w:spacing w:after="0"/>
            </w:pPr>
          </w:p>
          <w:p w14:paraId="37A437D3" w14:textId="4D0C8939" w:rsidR="00CD25F9" w:rsidRDefault="004A3E14" w:rsidP="00CD25F9">
            <w:pPr>
              <w:spacing w:after="0"/>
            </w:pPr>
            <w:r>
              <w:rPr>
                <w:rFonts w:ascii="Century Gothic" w:eastAsia="Century Gothic" w:hAnsi="Century Gothic" w:cs="Arial"/>
                <w:lang w:val="cy-GB"/>
              </w:rPr>
              <w:t>Mae waliau coridor i'r cwrt i'w gwydro'n llawn fel y dangosir yng ngolwg y cwrt gyferbyn, gyda phosibilrwydd o ddefnyddio enillion solar a chyfnewidwyr gwres i ategu systemau dŵr poeth domestig.</w:t>
            </w:r>
          </w:p>
          <w:p w14:paraId="487E946C" w14:textId="76E1E542" w:rsidR="00CD25F9" w:rsidRDefault="00CD25F9" w:rsidP="00FA1CEB">
            <w:pPr>
              <w:spacing w:after="240"/>
              <w:rPr>
                <w:b/>
                <w:bCs/>
                <w:color w:val="CB400B" w:themeColor="text2" w:themeShade="BF"/>
              </w:rPr>
            </w:pPr>
          </w:p>
          <w:p w14:paraId="5324FD47" w14:textId="4D1577B7" w:rsidR="006E178D" w:rsidRDefault="006E178D" w:rsidP="00FA1CEB">
            <w:pPr>
              <w:spacing w:after="240"/>
              <w:rPr>
                <w:b/>
                <w:bCs/>
                <w:color w:val="CB400B" w:themeColor="text2" w:themeShade="BF"/>
              </w:rPr>
            </w:pPr>
          </w:p>
          <w:p w14:paraId="4B9E8909" w14:textId="77777777" w:rsidR="006E178D" w:rsidRDefault="006E178D" w:rsidP="00FA1CEB">
            <w:pPr>
              <w:spacing w:after="240"/>
              <w:rPr>
                <w:b/>
                <w:bCs/>
                <w:color w:val="CB400B" w:themeColor="text2" w:themeShade="BF"/>
              </w:rPr>
            </w:pPr>
          </w:p>
          <w:p w14:paraId="58330A28" w14:textId="4D10C912" w:rsidR="00FA1CEB" w:rsidRPr="008F7FF1" w:rsidRDefault="004A3E14" w:rsidP="00FA1CEB">
            <w:pPr>
              <w:spacing w:after="240"/>
              <w:rPr>
                <w:b/>
                <w:bCs/>
                <w:color w:val="CB400B" w:themeColor="text2" w:themeShade="BF"/>
              </w:rPr>
            </w:pPr>
            <w:r>
              <w:rPr>
                <w:b/>
                <w:bCs/>
                <w:noProof/>
                <w:color w:val="CB400B" w:themeColor="text2" w:themeShade="BF"/>
              </w:rPr>
              <mc:AlternateContent>
                <mc:Choice Requires="wps">
                  <w:drawing>
                    <wp:anchor distT="0" distB="0" distL="114300" distR="114300" simplePos="0" relativeHeight="251659264" behindDoc="0" locked="0" layoutInCell="1" allowOverlap="1" wp14:anchorId="22481616" wp14:editId="4283FDEB">
                      <wp:simplePos x="0" y="0"/>
                      <wp:positionH relativeFrom="column">
                        <wp:posOffset>5258435</wp:posOffset>
                      </wp:positionH>
                      <wp:positionV relativeFrom="paragraph">
                        <wp:posOffset>190500</wp:posOffset>
                      </wp:positionV>
                      <wp:extent cx="2004646" cy="6191250"/>
                      <wp:effectExtent l="0" t="0" r="15240" b="19050"/>
                      <wp:wrapNone/>
                      <wp:docPr id="84" name="Text Box 84"/>
                      <wp:cNvGraphicFramePr/>
                      <a:graphic xmlns:a="http://schemas.openxmlformats.org/drawingml/2006/main">
                        <a:graphicData uri="http://schemas.microsoft.com/office/word/2010/wordprocessingShape">
                          <wps:wsp>
                            <wps:cNvSpPr txBox="1"/>
                            <wps:spPr>
                              <a:xfrm>
                                <a:off x="0" y="0"/>
                                <a:ext cx="2004646" cy="6191250"/>
                              </a:xfrm>
                              <a:prstGeom prst="rect">
                                <a:avLst/>
                              </a:prstGeom>
                              <a:solidFill>
                                <a:schemeClr val="accent1"/>
                              </a:solidFill>
                              <a:ln w="6350">
                                <a:solidFill>
                                  <a:prstClr val="black"/>
                                </a:solidFill>
                              </a:ln>
                            </wps:spPr>
                            <wps:txbx>
                              <w:txbxContent>
                                <w:p w14:paraId="1EFC51C1" w14:textId="77777777" w:rsidR="00A96F1C" w:rsidRDefault="00A96F1C"/>
                                <w:p w14:paraId="50D92D68" w14:textId="77777777" w:rsidR="00A96F1C" w:rsidRDefault="004A3E14" w:rsidP="000D4570">
                                  <w:pPr>
                                    <w:pStyle w:val="Heading1"/>
                                    <w:spacing w:before="0"/>
                                  </w:pPr>
                                  <w:r>
                                    <w:rPr>
                                      <w:rFonts w:ascii="Century Gothic" w:eastAsia="Century Gothic" w:hAnsi="Century Gothic" w:cs="Times New Roman"/>
                                      <w:color w:val="FFFFFF"/>
                                      <w:szCs w:val="28"/>
                                      <w:lang w:val="cy-GB"/>
                                    </w:rPr>
                                    <w:t>Cliciwch i weld fersiynau mwy:</w:t>
                                  </w:r>
                                </w:p>
                                <w:p w14:paraId="36AFD5E2" w14:textId="77777777" w:rsidR="00A96F1C" w:rsidRDefault="00A96F1C"/>
                                <w:p w14:paraId="12AD168C" w14:textId="77777777" w:rsidR="00A96F1C" w:rsidRDefault="00A96F1C"/>
                                <w:p w14:paraId="1546AB5D" w14:textId="77777777" w:rsidR="00B67BDA" w:rsidRDefault="00B67BDA">
                                  <w:pPr>
                                    <w:rPr>
                                      <w:rFonts w:ascii="Century Gothic" w:eastAsia="Century Gothic" w:hAnsi="Century Gothic" w:cs="Times New Roman"/>
                                      <w:color w:val="FFFFFF"/>
                                      <w:sz w:val="28"/>
                                      <w:szCs w:val="28"/>
                                      <w:lang w:val="cy-GB"/>
                                    </w:rPr>
                                  </w:pPr>
                                </w:p>
                                <w:p w14:paraId="5328D298" w14:textId="77777777" w:rsidR="00B67BDA" w:rsidRDefault="004A3E14">
                                  <w:pPr>
                                    <w:rPr>
                                      <w:rFonts w:ascii="Century Gothic" w:eastAsia="Century Gothic" w:hAnsi="Century Gothic" w:cs="Times New Roman"/>
                                      <w:color w:val="FFFFFF"/>
                                      <w:sz w:val="28"/>
                                      <w:szCs w:val="28"/>
                                      <w:lang w:val="cy-GB"/>
                                    </w:rPr>
                                  </w:pPr>
                                  <w:r>
                                    <w:rPr>
                                      <w:noProof/>
                                    </w:rPr>
                                    <w:drawing>
                                      <wp:inline distT="0" distB="0" distL="0" distR="0" wp14:anchorId="492F7F66" wp14:editId="3E3754F4">
                                        <wp:extent cx="1814830" cy="1154430"/>
                                        <wp:effectExtent l="0" t="0" r="0" b="7620"/>
                                        <wp:docPr id="385190603" name="Picture 34" descr="Description automatically generated">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828149" name="Picture 34" descr="Diagram&#10;&#10;Description automatically generated">
                                                  <a:hlinkClick r:id="rId52"/>
                                                </pic:cNvPr>
                                                <pic:cNvPicPr/>
                                              </pic:nvPicPr>
                                              <pic:blipFill>
                                                <a:blip r:embed="rId53">
                                                  <a:extLst>
                                                    <a:ext uri="{28A0092B-C50C-407E-A947-70E740481C1C}">
                                                      <a14:useLocalDpi xmlns:a14="http://schemas.microsoft.com/office/drawing/2010/main" val="0"/>
                                                    </a:ext>
                                                  </a:extLst>
                                                </a:blip>
                                                <a:stretch>
                                                  <a:fillRect/>
                                                </a:stretch>
                                              </pic:blipFill>
                                              <pic:spPr>
                                                <a:xfrm>
                                                  <a:off x="0" y="0"/>
                                                  <a:ext cx="1814830" cy="1154430"/>
                                                </a:xfrm>
                                                <a:prstGeom prst="rect">
                                                  <a:avLst/>
                                                </a:prstGeom>
                                              </pic:spPr>
                                            </pic:pic>
                                          </a:graphicData>
                                        </a:graphic>
                                      </wp:inline>
                                    </w:drawing>
                                  </w:r>
                                </w:p>
                                <w:p w14:paraId="6023F9D1" w14:textId="77777777" w:rsidR="00A96F1C" w:rsidRDefault="004A3E14">
                                  <w:r>
                                    <w:rPr>
                                      <w:rFonts w:ascii="Century Gothic" w:eastAsia="Century Gothic" w:hAnsi="Century Gothic" w:cs="Arial"/>
                                      <w:lang w:val="cy-GB"/>
                                    </w:rPr>
                                    <w:t>Adran Nodweddiadol</w:t>
                                  </w:r>
                                </w:p>
                                <w:p w14:paraId="5F33B6A4" w14:textId="77777777" w:rsidR="00A96F1C" w:rsidRDefault="00A96F1C">
                                  <w:pPr>
                                    <w:rPr>
                                      <w:noProof/>
                                    </w:rPr>
                                  </w:pPr>
                                </w:p>
                                <w:p w14:paraId="5DF2AB1C" w14:textId="77777777" w:rsidR="00B67BDA" w:rsidRDefault="00B67BDA">
                                  <w:pPr>
                                    <w:rPr>
                                      <w:rFonts w:ascii="Century Gothic" w:eastAsia="Century Gothic" w:hAnsi="Century Gothic" w:cs="Arial"/>
                                      <w:noProof/>
                                      <w:lang w:val="cy-GB"/>
                                    </w:rPr>
                                  </w:pPr>
                                </w:p>
                                <w:p w14:paraId="419B42D7" w14:textId="77777777" w:rsidR="00B67BDA" w:rsidRDefault="004A3E14">
                                  <w:pPr>
                                    <w:rPr>
                                      <w:rFonts w:ascii="Century Gothic" w:eastAsia="Century Gothic" w:hAnsi="Century Gothic" w:cs="Arial"/>
                                      <w:noProof/>
                                      <w:lang w:val="cy-GB"/>
                                    </w:rPr>
                                  </w:pPr>
                                  <w:r>
                                    <w:rPr>
                                      <w:noProof/>
                                    </w:rPr>
                                    <w:drawing>
                                      <wp:inline distT="0" distB="0" distL="0" distR="0" wp14:anchorId="6BC2F9DE" wp14:editId="31F8A2B3">
                                        <wp:extent cx="1814242" cy="2057400"/>
                                        <wp:effectExtent l="0" t="0" r="0" b="0"/>
                                        <wp:docPr id="1027571508" name="Picture 85" descr="Description automatically generated">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136960" name="Picture 85" descr="Diagram&#10;&#10;Description automatically generated">
                                                  <a:hlinkClick r:id="rId54"/>
                                                </pic:cNvPr>
                                                <pic:cNvPicPr/>
                                              </pic:nvPicPr>
                                              <pic:blipFill>
                                                <a:blip r:embed="rId55">
                                                  <a:extLst>
                                                    <a:ext uri="{28A0092B-C50C-407E-A947-70E740481C1C}">
                                                      <a14:useLocalDpi xmlns:a14="http://schemas.microsoft.com/office/drawing/2010/main" val="0"/>
                                                    </a:ext>
                                                  </a:extLst>
                                                </a:blip>
                                                <a:stretch>
                                                  <a:fillRect/>
                                                </a:stretch>
                                              </pic:blipFill>
                                              <pic:spPr>
                                                <a:xfrm>
                                                  <a:off x="0" y="0"/>
                                                  <a:ext cx="1816851" cy="2060359"/>
                                                </a:xfrm>
                                                <a:prstGeom prst="rect">
                                                  <a:avLst/>
                                                </a:prstGeom>
                                              </pic:spPr>
                                            </pic:pic>
                                          </a:graphicData>
                                        </a:graphic>
                                      </wp:inline>
                                    </w:drawing>
                                  </w:r>
                                </w:p>
                                <w:p w14:paraId="7C5FFAA2" w14:textId="77777777" w:rsidR="00A96F1C" w:rsidRPr="004A3E14" w:rsidRDefault="004A3E14">
                                  <w:pPr>
                                    <w:rPr>
                                      <w:lang w:val="cy-GB"/>
                                    </w:rPr>
                                  </w:pPr>
                                  <w:r>
                                    <w:rPr>
                                      <w:rFonts w:ascii="Century Gothic" w:eastAsia="Century Gothic" w:hAnsi="Century Gothic" w:cs="Arial"/>
                                      <w:noProof/>
                                      <w:lang w:val="cy-GB"/>
                                    </w:rPr>
                                    <w:t>Cynllun Safle sy'n dangos llwybrau gwasanaeth a chyfleustodau arfaethedig.</w:t>
                                  </w:r>
                                </w:p>
                                <w:p w14:paraId="091F1277" w14:textId="77777777" w:rsidR="00A96F1C" w:rsidRPr="004A3E14" w:rsidRDefault="00A96F1C">
                                  <w:pPr>
                                    <w:rPr>
                                      <w:lang w:val="cy-GB"/>
                                    </w:rPr>
                                  </w:pPr>
                                </w:p>
                                <w:p w14:paraId="08140B38" w14:textId="77777777" w:rsidR="00A96F1C" w:rsidRPr="004A3E14" w:rsidRDefault="00A96F1C">
                                  <w:pPr>
                                    <w:rPr>
                                      <w:lang w:val="cy-GB"/>
                                    </w:rPr>
                                  </w:pPr>
                                </w:p>
                              </w:txbxContent>
                            </wps:txbx>
                            <wps:bodyPr rot="0" spcFirstLastPara="0" vertOverflow="overflow" horzOverflow="overflow" vert="horz" wrap="square" numCol="1" spcCol="0" rtlCol="0" fromWordArt="0" anchor="t" anchorCtr="0" forceAA="0" compatLnSpc="1">
                              <a:prstTxWarp prst="textNoShape">
                                <a:avLst/>
                              </a:prstTxWarp>
                            </wps:bodyPr>
                          </wps:wsp>
                        </a:graphicData>
                      </a:graphic>
                      <wp14:sizeRelV relativeFrom="margin">
                        <wp14:pctHeight>0</wp14:pctHeight>
                      </wp14:sizeRelV>
                    </wp:anchor>
                  </w:drawing>
                </mc:Choice>
                <mc:Fallback>
                  <w:pict>
                    <v:shape w14:anchorId="22481616" id="Text Box 84" o:spid="_x0000_s1053" type="#_x0000_t202" style="position:absolute;margin-left:414.05pt;margin-top:15pt;width:157.85pt;height:48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" fillcolor="#3f1d5a [3204]" strokeweight=".5pt">
                      <v:textbox>
                        <w:txbxContent>
                          <w:p w14:paraId="1EFC51C1" w14:textId="77777777" w:rsidR="00A96F1C" w:rsidRDefault="00A96F1C"/>
                          <w:p w14:paraId="50D92D68" w14:textId="77777777" w:rsidR="00A96F1C" w:rsidRDefault="004A3E14" w:rsidP="000D4570">
                            <w:pPr>
                              <w:pStyle w:val="Heading1"/>
                              <w:spacing w:before="0"/>
                            </w:pPr>
                            <w:r>
                              <w:rPr>
                                <w:rFonts w:ascii="Century Gothic" w:eastAsia="Century Gothic" w:hAnsi="Century Gothic" w:cs="Times New Roman"/>
                                <w:color w:val="FFFFFF"/>
                                <w:szCs w:val="28"/>
                                <w:lang w:val="cy-GB"/>
                              </w:rPr>
                              <w:t>Cliciwch i weld fersiynau mwy:</w:t>
                            </w:r>
                          </w:p>
                          <w:p w14:paraId="36AFD5E2" w14:textId="77777777" w:rsidR="00A96F1C" w:rsidRDefault="00A96F1C"/>
                          <w:p w14:paraId="12AD168C" w14:textId="77777777" w:rsidR="00A96F1C" w:rsidRDefault="00A96F1C"/>
                          <w:p w14:paraId="1546AB5D" w14:textId="77777777" w:rsidR="00B67BDA" w:rsidRDefault="00B67BDA">
                            <w:pPr>
                              <w:rPr>
                                <w:rFonts w:ascii="Century Gothic" w:eastAsia="Century Gothic" w:hAnsi="Century Gothic" w:cs="Times New Roman"/>
                                <w:color w:val="FFFFFF"/>
                                <w:sz w:val="28"/>
                                <w:szCs w:val="28"/>
                                <w:lang w:val="cy-GB"/>
                              </w:rPr>
                            </w:pPr>
                          </w:p>
                          <w:p w14:paraId="5328D298" w14:textId="77777777" w:rsidR="00B67BDA" w:rsidRDefault="004A3E14">
                            <w:pPr>
                              <w:rPr>
                                <w:rFonts w:ascii="Century Gothic" w:eastAsia="Century Gothic" w:hAnsi="Century Gothic" w:cs="Times New Roman"/>
                                <w:color w:val="FFFFFF"/>
                                <w:sz w:val="28"/>
                                <w:szCs w:val="28"/>
                                <w:lang w:val="cy-GB"/>
                              </w:rPr>
                            </w:pPr>
                            <w:r>
                              <w:rPr>
                                <w:noProof/>
                              </w:rPr>
                              <w:drawing>
                                <wp:inline distT="0" distB="0" distL="0" distR="0" wp14:anchorId="492F7F66" wp14:editId="3E3754F4">
                                  <wp:extent cx="1814830" cy="1154430"/>
                                  <wp:effectExtent l="0" t="0" r="0" b="7620"/>
                                  <wp:docPr id="385190603" name="Picture 34" descr="Description automatically generated">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828149" name="Picture 34" descr="Diagram&#10;&#10;Description automatically generated">
                                            <a:hlinkClick r:id="rId52"/>
                                          </pic:cNvPr>
                                          <pic:cNvPicPr/>
                                        </pic:nvPicPr>
                                        <pic:blipFill>
                                          <a:blip r:embed="rId53">
                                            <a:extLst>
                                              <a:ext uri="{28A0092B-C50C-407E-A947-70E740481C1C}">
                                                <a14:useLocalDpi xmlns:a14="http://schemas.microsoft.com/office/drawing/2010/main" val="0"/>
                                              </a:ext>
                                            </a:extLst>
                                          </a:blip>
                                          <a:stretch>
                                            <a:fillRect/>
                                          </a:stretch>
                                        </pic:blipFill>
                                        <pic:spPr>
                                          <a:xfrm>
                                            <a:off x="0" y="0"/>
                                            <a:ext cx="1814830" cy="1154430"/>
                                          </a:xfrm>
                                          <a:prstGeom prst="rect">
                                            <a:avLst/>
                                          </a:prstGeom>
                                        </pic:spPr>
                                      </pic:pic>
                                    </a:graphicData>
                                  </a:graphic>
                                </wp:inline>
                              </w:drawing>
                            </w:r>
                          </w:p>
                          <w:p w14:paraId="6023F9D1" w14:textId="77777777" w:rsidR="00A96F1C" w:rsidRDefault="004A3E14">
                            <w:r>
                              <w:rPr>
                                <w:rFonts w:ascii="Century Gothic" w:eastAsia="Century Gothic" w:hAnsi="Century Gothic" w:cs="Arial"/>
                                <w:lang w:val="cy-GB"/>
                              </w:rPr>
                              <w:t>Adran Nodweddiadol</w:t>
                            </w:r>
                          </w:p>
                          <w:p w14:paraId="5F33B6A4" w14:textId="77777777" w:rsidR="00A96F1C" w:rsidRDefault="00A96F1C">
                            <w:pPr>
                              <w:rPr>
                                <w:noProof/>
                              </w:rPr>
                            </w:pPr>
                          </w:p>
                          <w:p w14:paraId="5DF2AB1C" w14:textId="77777777" w:rsidR="00B67BDA" w:rsidRDefault="00B67BDA">
                            <w:pPr>
                              <w:rPr>
                                <w:rFonts w:ascii="Century Gothic" w:eastAsia="Century Gothic" w:hAnsi="Century Gothic" w:cs="Arial"/>
                                <w:noProof/>
                                <w:lang w:val="cy-GB"/>
                              </w:rPr>
                            </w:pPr>
                          </w:p>
                          <w:p w14:paraId="419B42D7" w14:textId="77777777" w:rsidR="00B67BDA" w:rsidRDefault="004A3E14">
                            <w:pPr>
                              <w:rPr>
                                <w:rFonts w:ascii="Century Gothic" w:eastAsia="Century Gothic" w:hAnsi="Century Gothic" w:cs="Arial"/>
                                <w:noProof/>
                                <w:lang w:val="cy-GB"/>
                              </w:rPr>
                            </w:pPr>
                            <w:r>
                              <w:rPr>
                                <w:noProof/>
                              </w:rPr>
                              <w:drawing>
                                <wp:inline distT="0" distB="0" distL="0" distR="0" wp14:anchorId="6BC2F9DE" wp14:editId="31F8A2B3">
                                  <wp:extent cx="1814242" cy="2057400"/>
                                  <wp:effectExtent l="0" t="0" r="0" b="0"/>
                                  <wp:docPr id="1027571508" name="Picture 85" descr="Description automatically generated">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136960" name="Picture 85" descr="Diagram&#10;&#10;Description automatically generated">
                                            <a:hlinkClick r:id="rId54"/>
                                          </pic:cNvPr>
                                          <pic:cNvPicPr/>
                                        </pic:nvPicPr>
                                        <pic:blipFill>
                                          <a:blip r:embed="rId55">
                                            <a:extLst>
                                              <a:ext uri="{28A0092B-C50C-407E-A947-70E740481C1C}">
                                                <a14:useLocalDpi xmlns:a14="http://schemas.microsoft.com/office/drawing/2010/main" val="0"/>
                                              </a:ext>
                                            </a:extLst>
                                          </a:blip>
                                          <a:stretch>
                                            <a:fillRect/>
                                          </a:stretch>
                                        </pic:blipFill>
                                        <pic:spPr>
                                          <a:xfrm>
                                            <a:off x="0" y="0"/>
                                            <a:ext cx="1816851" cy="2060359"/>
                                          </a:xfrm>
                                          <a:prstGeom prst="rect">
                                            <a:avLst/>
                                          </a:prstGeom>
                                        </pic:spPr>
                                      </pic:pic>
                                    </a:graphicData>
                                  </a:graphic>
                                </wp:inline>
                              </w:drawing>
                            </w:r>
                          </w:p>
                          <w:p w14:paraId="7C5FFAA2" w14:textId="77777777" w:rsidR="00A96F1C" w:rsidRPr="004A3E14" w:rsidRDefault="004A3E14">
                            <w:pPr>
                              <w:rPr>
                                <w:lang w:val="cy-GB"/>
                              </w:rPr>
                            </w:pPr>
                            <w:r>
                              <w:rPr>
                                <w:rFonts w:ascii="Century Gothic" w:eastAsia="Century Gothic" w:hAnsi="Century Gothic" w:cs="Arial"/>
                                <w:noProof/>
                                <w:lang w:val="cy-GB"/>
                              </w:rPr>
                              <w:t>Cynllun Safle sy'n dangos llwybrau gwasanaeth a chyfleustodau arfaethedig.</w:t>
                            </w:r>
                          </w:p>
                          <w:p w14:paraId="091F1277" w14:textId="77777777" w:rsidR="00A96F1C" w:rsidRPr="004A3E14" w:rsidRDefault="00A96F1C">
                            <w:pPr>
                              <w:rPr>
                                <w:lang w:val="cy-GB"/>
                              </w:rPr>
                            </w:pPr>
                          </w:p>
                          <w:p w14:paraId="08140B38" w14:textId="77777777" w:rsidR="00A96F1C" w:rsidRPr="004A3E14" w:rsidRDefault="00A96F1C">
                            <w:pPr>
                              <w:rPr>
                                <w:lang w:val="cy-GB"/>
                              </w:rPr>
                            </w:pPr>
                          </w:p>
                        </w:txbxContent>
                      </v:textbox>
                    </v:shape>
                  </w:pict>
                </mc:Fallback>
              </mc:AlternateContent>
            </w:r>
            <w:r>
              <w:rPr>
                <w:rFonts w:ascii="Century Gothic" w:eastAsia="Century Gothic" w:hAnsi="Century Gothic" w:cs="Arial"/>
                <w:b/>
                <w:bCs/>
                <w:color w:val="CB400B"/>
                <w:lang w:val="cy-GB"/>
              </w:rPr>
              <w:t>Manylebau Technegol, Cydrannol a Deunydd</w:t>
            </w:r>
          </w:p>
          <w:p w14:paraId="39199379" w14:textId="0FC26DE8" w:rsidR="00FA1CEB" w:rsidRDefault="004A3E14" w:rsidP="00FA1CEB">
            <w:pPr>
              <w:spacing w:after="240"/>
            </w:pPr>
            <w:r>
              <w:rPr>
                <w:rFonts w:ascii="Century Gothic" w:eastAsia="Century Gothic" w:hAnsi="Century Gothic" w:cs="Arial"/>
                <w:lang w:val="cy-GB"/>
              </w:rPr>
              <w:t xml:space="preserve">Gweler y nodiadau ar olygon ar gyfer disgrifiadau o orffeniadau allanol. </w:t>
            </w:r>
          </w:p>
          <w:p w14:paraId="4D0F6F15" w14:textId="5B8E8DB6" w:rsidR="00C263A9" w:rsidRPr="004A3E14" w:rsidRDefault="004A3E14" w:rsidP="00C263A9">
            <w:pPr>
              <w:spacing w:after="240"/>
              <w:rPr>
                <w:lang w:val="cy-GB"/>
              </w:rPr>
            </w:pPr>
            <w:r>
              <w:rPr>
                <w:rFonts w:ascii="Century Gothic" w:eastAsia="Century Gothic" w:hAnsi="Century Gothic" w:cs="Arial"/>
                <w:lang w:val="cy-GB"/>
              </w:rPr>
              <w:t xml:space="preserve">Mae'r ystyriaethau dylunio </w:t>
            </w:r>
            <w:r>
              <w:rPr>
                <w:rFonts w:ascii="Century Gothic" w:eastAsia="Century Gothic" w:hAnsi="Century Gothic" w:cs="Arial"/>
                <w:lang w:val="cy-GB"/>
              </w:rPr>
              <w:t>ar gyfer adeiladau cymunedol o'r math hwn yn pwysleisio pwysigrwydd paratoi at y dyfodol o ran hyblygrwydd defnydd a gallu’r cynllun i addasu. Mae natur cynllun agored y mannau cyhoeddus / aros arfaethedig yn darparu mynediad i estyniad ochr y tŷ presennol</w:t>
            </w:r>
            <w:r>
              <w:rPr>
                <w:rFonts w:ascii="Century Gothic" w:eastAsia="Century Gothic" w:hAnsi="Century Gothic" w:cs="Arial"/>
                <w:lang w:val="cy-GB"/>
              </w:rPr>
              <w:t xml:space="preserve"> yn y dyfodol pe bai angen man cyfarfod neu ystafell glinig fwy. (gweler y cynlluniau adeiladu).</w:t>
            </w:r>
          </w:p>
          <w:p w14:paraId="006695DC" w14:textId="779D85B2" w:rsidR="00225D86" w:rsidRPr="004A3E14" w:rsidRDefault="004A3E14" w:rsidP="00C263A9">
            <w:pPr>
              <w:spacing w:after="240"/>
              <w:rPr>
                <w:lang w:val="cy-GB"/>
              </w:rPr>
            </w:pPr>
            <w:r>
              <w:rPr>
                <w:rFonts w:ascii="Century Gothic" w:eastAsia="Century Gothic" w:hAnsi="Century Gothic" w:cs="Arial"/>
                <w:lang w:val="cy-GB"/>
              </w:rPr>
              <w:t>Mae dyluniad yr estyniad yn cynnwys rhai elfennau strwythurol ychwanegol, fel y no</w:t>
            </w:r>
            <w:r>
              <w:rPr>
                <w:rFonts w:ascii="Century Gothic" w:eastAsia="Century Gothic" w:hAnsi="Century Gothic" w:cs="Arial"/>
                <w:lang w:val="cy-GB"/>
              </w:rPr>
              <w:t>dir ar y llun adran nodweddiadol, er mwyn galluogi i raniadau canolradd gael eu dileu i ddarparu mannau mwy a hwyluso estyniad fertigol gan dybio llawr concrid rhagcast gydag adran cantilifer dros y coridor a dylunio elfennau fel cyplau to i'w hailddefnydd</w:t>
            </w:r>
            <w:r>
              <w:rPr>
                <w:rFonts w:ascii="Century Gothic" w:eastAsia="Century Gothic" w:hAnsi="Century Gothic" w:cs="Arial"/>
                <w:lang w:val="cy-GB"/>
              </w:rPr>
              <w:t xml:space="preserve">io. </w:t>
            </w:r>
          </w:p>
          <w:p w14:paraId="711EF745" w14:textId="19DC1684" w:rsidR="00B46C14" w:rsidRPr="004A3E14" w:rsidRDefault="004A3E14" w:rsidP="00C263A9">
            <w:pPr>
              <w:spacing w:after="240"/>
              <w:rPr>
                <w:lang w:val="cy-GB"/>
              </w:rPr>
            </w:pPr>
            <w:r>
              <w:rPr>
                <w:rFonts w:ascii="Century Gothic" w:eastAsia="Century Gothic" w:hAnsi="Century Gothic" w:cs="Arial"/>
                <w:lang w:val="cy-GB"/>
              </w:rPr>
              <w:t>Mae'r ystyriaethau dylunio a nodwyd hefyd yn rhestru'r canlynol:</w:t>
            </w:r>
          </w:p>
          <w:p w14:paraId="642568A5" w14:textId="77777777" w:rsidR="00C263A9" w:rsidRPr="004A3E14" w:rsidRDefault="004A3E14" w:rsidP="00246ADF">
            <w:pPr>
              <w:pStyle w:val="ListParagraph"/>
              <w:numPr>
                <w:ilvl w:val="0"/>
                <w:numId w:val="13"/>
              </w:numPr>
              <w:spacing w:after="0"/>
              <w:ind w:left="378" w:hanging="284"/>
              <w:rPr>
                <w:lang w:val="cy-GB"/>
              </w:rPr>
            </w:pPr>
            <w:r>
              <w:rPr>
                <w:rFonts w:ascii="Century Gothic" w:eastAsia="Century Gothic" w:hAnsi="Century Gothic" w:cs="Arial"/>
                <w:szCs w:val="21"/>
                <w:lang w:val="cy-GB"/>
              </w:rPr>
              <w:t xml:space="preserve">SDCau. Cadw'r cyfraddau dŵr </w:t>
            </w:r>
            <w:r>
              <w:rPr>
                <w:rFonts w:ascii="Century Gothic" w:eastAsia="Century Gothic" w:hAnsi="Century Gothic" w:cs="Arial"/>
                <w:szCs w:val="21"/>
                <w:lang w:val="cy-GB"/>
              </w:rPr>
              <w:t>ffo presennol a'r cyfaint blynyddol o ddŵr ffo.</w:t>
            </w:r>
          </w:p>
          <w:p w14:paraId="5C7A53F6" w14:textId="4E542ADC" w:rsidR="00C263A9" w:rsidRPr="004A3E14" w:rsidRDefault="004A3E14" w:rsidP="00246ADF">
            <w:pPr>
              <w:pStyle w:val="ListParagraph"/>
              <w:numPr>
                <w:ilvl w:val="0"/>
                <w:numId w:val="13"/>
              </w:numPr>
              <w:spacing w:after="0"/>
              <w:ind w:left="378" w:hanging="284"/>
              <w:rPr>
                <w:rFonts w:eastAsiaTheme="minorEastAsia"/>
                <w:sz w:val="22"/>
                <w:lang w:val="cy-GB"/>
              </w:rPr>
            </w:pPr>
            <w:r>
              <w:rPr>
                <w:rFonts w:ascii="Century Gothic" w:eastAsia="Century Gothic" w:hAnsi="Century Gothic" w:cs="Arial"/>
                <w:sz w:val="22"/>
                <w:lang w:val="cy-GB"/>
              </w:rPr>
              <w:t>Lleihau'r defnydd o ynni ac allyriadau carbon.</w:t>
            </w:r>
          </w:p>
          <w:p w14:paraId="14043E85" w14:textId="1481092F" w:rsidR="00E67F1C" w:rsidRPr="004A3E14" w:rsidRDefault="004A3E14" w:rsidP="00246ADF">
            <w:pPr>
              <w:pStyle w:val="ListParagraph"/>
              <w:numPr>
                <w:ilvl w:val="0"/>
                <w:numId w:val="13"/>
              </w:numPr>
              <w:ind w:left="378" w:hanging="284"/>
              <w:rPr>
                <w:lang w:val="cy-GB"/>
              </w:rPr>
            </w:pPr>
            <w:r>
              <w:rPr>
                <w:rFonts w:ascii="Century Gothic" w:eastAsia="Century Gothic" w:hAnsi="Century Gothic" w:cs="Arial"/>
                <w:szCs w:val="21"/>
                <w:lang w:val="cy-GB"/>
              </w:rPr>
              <w:t xml:space="preserve">Cyrchu </w:t>
            </w:r>
            <w:r>
              <w:rPr>
                <w:rFonts w:ascii="Century Gothic" w:eastAsia="Century Gothic" w:hAnsi="Century Gothic" w:cs="Arial"/>
                <w:szCs w:val="21"/>
                <w:lang w:val="cy-GB"/>
              </w:rPr>
              <w:t>deunyddiau crai ac wedi'u hadfer yn lleol</w:t>
            </w:r>
          </w:p>
          <w:p w14:paraId="11EEEF54" w14:textId="1C9EE113" w:rsidR="00E67F1C" w:rsidRPr="004A3E14" w:rsidRDefault="004A3E14" w:rsidP="00246ADF">
            <w:pPr>
              <w:pStyle w:val="ListParagraph"/>
              <w:numPr>
                <w:ilvl w:val="0"/>
                <w:numId w:val="14"/>
              </w:numPr>
              <w:ind w:left="378" w:hanging="284"/>
              <w:rPr>
                <w:lang w:val="cy-GB"/>
              </w:rPr>
            </w:pPr>
            <w:r>
              <w:rPr>
                <w:rFonts w:ascii="Century Gothic" w:eastAsia="Century Gothic" w:hAnsi="Century Gothic" w:cs="Arial"/>
                <w:sz w:val="22"/>
                <w:lang w:val="cy-GB"/>
              </w:rPr>
              <w:t>Mae cynigion SDCau</w:t>
            </w:r>
            <w:r>
              <w:rPr>
                <w:rFonts w:ascii="Century Gothic" w:eastAsia="Century Gothic" w:hAnsi="Century Gothic" w:cs="Arial"/>
                <w:szCs w:val="21"/>
                <w:lang w:val="cy-GB"/>
              </w:rPr>
              <w:t xml:space="preserve"> yn cynnwys pwll canolog i dderbyn a stori</w:t>
            </w:r>
            <w:r>
              <w:rPr>
                <w:rFonts w:ascii="Century Gothic" w:eastAsia="Century Gothic" w:hAnsi="Century Gothic" w:cs="Arial"/>
                <w:szCs w:val="21"/>
                <w:lang w:val="cy-GB"/>
              </w:rPr>
              <w:t>o dŵr storm o doeau ac ardaloedd caled i'w defnyddio wrth ddyfrio’r ardd ac ati. Bydd angen cyflenwad dŵr ychwanegol a gorlif ar y pwll i'w ddraenio er mwyn osgoi llifogydd. Dylai'r system ar y safle gyda phwll leddfu dŵr ffo o lif brig a gynhyrchir gan st</w:t>
            </w:r>
            <w:r>
              <w:rPr>
                <w:rFonts w:ascii="Century Gothic" w:eastAsia="Century Gothic" w:hAnsi="Century Gothic" w:cs="Arial"/>
                <w:szCs w:val="21"/>
                <w:lang w:val="cy-GB"/>
              </w:rPr>
              <w:t>orm 6awr, 1 mewn 30 mlynedd.</w:t>
            </w:r>
          </w:p>
          <w:p w14:paraId="162D5F1C" w14:textId="7DB8267F" w:rsidR="00246ADF" w:rsidRPr="004A3E14" w:rsidRDefault="004A3E14" w:rsidP="00246ADF">
            <w:pPr>
              <w:pStyle w:val="ListParagraph"/>
              <w:numPr>
                <w:ilvl w:val="0"/>
                <w:numId w:val="14"/>
              </w:numPr>
              <w:ind w:left="378" w:hanging="284"/>
              <w:rPr>
                <w:lang w:val="cy-GB"/>
              </w:rPr>
            </w:pPr>
            <w:r>
              <w:rPr>
                <w:rFonts w:ascii="Century Gothic" w:eastAsia="Century Gothic" w:hAnsi="Century Gothic" w:cs="Arial"/>
                <w:szCs w:val="21"/>
                <w:lang w:val="cy-GB"/>
              </w:rPr>
              <w:t>Bydd gwerthoedd inswleiddio uchel a defnydd cyfyngedig o wresogi gofod nwy, ynghyd â system awyru reoledig, gydag adfer gwres, defnydd atodol o enilli</w:t>
            </w:r>
            <w:r>
              <w:rPr>
                <w:rFonts w:ascii="Century Gothic" w:eastAsia="Century Gothic" w:hAnsi="Century Gothic" w:cs="Arial"/>
                <w:szCs w:val="21"/>
                <w:lang w:val="cy-GB"/>
              </w:rPr>
              <w:t>on soler wedi'u cipio a chynhyrchu ffotofoltaidd i gyd yn cyfrannu at gyflawni'r ardystiad BREEAM gofynnol.</w:t>
            </w:r>
          </w:p>
          <w:p w14:paraId="1CA9CFE6" w14:textId="0EFAEC63" w:rsidR="00246ADF" w:rsidRPr="004A3E14" w:rsidRDefault="004A3E14" w:rsidP="00246ADF">
            <w:pPr>
              <w:pStyle w:val="ListParagraph"/>
              <w:numPr>
                <w:ilvl w:val="0"/>
                <w:numId w:val="14"/>
              </w:numPr>
              <w:ind w:left="378" w:hanging="284"/>
              <w:rPr>
                <w:lang w:val="cy-GB"/>
              </w:rPr>
            </w:pPr>
            <w:r>
              <w:rPr>
                <w:rFonts w:ascii="Century Gothic" w:eastAsia="Century Gothic" w:hAnsi="Century Gothic" w:cs="Arial"/>
                <w:szCs w:val="21"/>
                <w:lang w:val="cy-GB"/>
              </w:rPr>
              <w:t>Bydd defnyddio ynyssyddion sy'n seiliedig ar wlân, cynhyrchion pren ard</w:t>
            </w:r>
            <w:r>
              <w:rPr>
                <w:rFonts w:ascii="Century Gothic" w:eastAsia="Century Gothic" w:hAnsi="Century Gothic" w:cs="Arial"/>
                <w:szCs w:val="21"/>
                <w:lang w:val="cy-GB"/>
              </w:rPr>
              <w:t>ystiedig FSC, llechi Cymreig a sment a gynhyrchir yn lleol, cynhyrchion concrid a briciau sy'n wynebu yn cyd-fynd â gofynion cynaliadwyedd, ynghyd â defnyddio agregau wedi'u hailgylchu fel deunyddiau sylfaenol ar gyfer ffyrdd allanol ac ardaloedd parcio.</w:t>
            </w:r>
          </w:p>
          <w:p w14:paraId="01DF2B51" w14:textId="465DA77B" w:rsidR="00246ADF" w:rsidRPr="004A3E14" w:rsidRDefault="00246ADF" w:rsidP="00A96F1C">
            <w:pPr>
              <w:rPr>
                <w:sz w:val="24"/>
                <w:lang w:val="cy-GB"/>
              </w:rPr>
            </w:pPr>
          </w:p>
        </w:tc>
        <w:tc>
          <w:tcPr>
            <w:tcW w:w="231" w:type="dxa"/>
          </w:tcPr>
          <w:p w14:paraId="698D8256" w14:textId="77777777" w:rsidR="00E67F1C" w:rsidRPr="004A3E14" w:rsidRDefault="00E67F1C" w:rsidP="00A96F1C">
            <w:pPr>
              <w:rPr>
                <w:sz w:val="24"/>
                <w:lang w:val="cy-GB"/>
              </w:rPr>
            </w:pPr>
          </w:p>
        </w:tc>
        <w:tc>
          <w:tcPr>
            <w:tcW w:w="3659" w:type="dxa"/>
            <w:shd w:val="clear" w:color="auto" w:fill="421D5D"/>
          </w:tcPr>
          <w:p w14:paraId="74CE1B1F" w14:textId="73826A75" w:rsidR="00E67F1C" w:rsidRPr="00C412C9" w:rsidRDefault="004A3E14" w:rsidP="00A96F1C">
            <w:pPr>
              <w:rPr>
                <w:sz w:val="24"/>
              </w:rPr>
            </w:pPr>
            <w:r w:rsidRPr="00C412C9">
              <w:rPr>
                <w:noProof/>
              </w:rPr>
              <mc:AlternateContent>
                <mc:Choice Requires="wps">
                  <w:drawing>
                    <wp:inline distT="0" distB="0" distL="0" distR="0" wp14:anchorId="5CB0F57D" wp14:editId="0BC6A371">
                      <wp:extent cx="2101756" cy="731520"/>
                      <wp:effectExtent l="0" t="0" r="0" b="0"/>
                      <wp:docPr id="67" name="Text Box 67" descr="Text box to enter sidebar title"/>
                      <wp:cNvGraphicFramePr/>
                      <a:graphic xmlns:a="http://schemas.openxmlformats.org/drawingml/2006/main">
                        <a:graphicData uri="http://schemas.microsoft.com/office/word/2010/wordprocessingShape">
                          <wps:wsp>
                            <wps:cNvSpPr txBox="1"/>
                            <wps:spPr>
                              <a:xfrm>
                                <a:off x="0" y="0"/>
                                <a:ext cx="2101756" cy="7315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A8EACDC" w14:textId="77777777" w:rsidR="00A96F1C" w:rsidRDefault="004A3E14" w:rsidP="00E67F1C">
                                  <w:pPr>
                                    <w:pStyle w:val="Heading1"/>
                                  </w:pPr>
                                  <w:r>
                                    <w:rPr>
                                      <w:rFonts w:ascii="Century Gothic" w:eastAsia="Century Gothic" w:hAnsi="Century Gothic" w:cs="Times New Roman"/>
                                      <w:color w:val="FFFFFF"/>
                                      <w:szCs w:val="28"/>
                                      <w:lang w:val="cy-GB"/>
                                    </w:rPr>
                                    <w:t>Lluniadau a Darluniau</w:t>
                                  </w:r>
                                </w:p>
                                <w:p w14:paraId="5E8A4691" w14:textId="77777777" w:rsidR="00A96F1C" w:rsidRPr="005D120C" w:rsidRDefault="004A3E14" w:rsidP="00E67F1C">
                                  <w:pPr>
                                    <w:jc w:val="center"/>
                                  </w:pPr>
                                  <w:sdt>
                                    <w:sdtPr>
                                      <w:rPr>
                                        <w:color w:val="F3642C" w:themeColor="text2"/>
                                      </w:rPr>
                                      <w:alias w:val="Ellipsis:"/>
                                      <w:tag w:val="Ellipsis:"/>
                                      <w:id w:val="1078098666"/>
                                      <w:temporary/>
                                      <w:showingPlcHdr/>
                                      <w15:appearance w15:val="hidden"/>
                                    </w:sdtPr>
                                    <w:sdtEnd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wps:txbx>
                            <wps:bodyPr rot="0" spcFirstLastPara="0" vertOverflow="overflow" horzOverflow="overflow" vert="horz" wrap="square" lIns="91440" tIns="64008" rIns="91440" bIns="45720" numCol="1" spcCol="0" rtlCol="0" fromWordArt="0" anchor="t" anchorCtr="0" forceAA="0" compatLnSpc="1">
                              <a:prstTxWarp prst="textNoShape">
                                <a:avLst/>
                              </a:prstTxWarp>
                            </wps:bodyPr>
                          </wps:wsp>
                        </a:graphicData>
                      </a:graphic>
                    </wp:inline>
                  </w:drawing>
                </mc:Choice>
                <mc:Fallback>
                  <w:pict>
                    <v:shape id="Text Box 67" o:spid="_x0000_i1054" type="#_x0000_t202" alt="Text box to enter sidebar title" style="width:165.49pt;height:57.6pt;mso-wrap-distance-bottom:0;mso-wrap-distance-left:0;mso-wrap-distance-right:0;mso-wrap-distance-top:0;v-text-anchor:top" filled="f" fillcolor="this" stroked="f">
                      <v:textbox inset=",5.04pt">
                        <w:txbxContent>
                          <w:p w:rsidR="00A96F1C" w:rsidP="00E67F1C" w14:paraId="56F4E95E" w14:textId="77777777">
                            <w:pPr>
                              <w:pStyle w:val="Heading1"/>
                              <w:bidi w:val="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Lluniadau a Darluniau</w:t>
                            </w:r>
                          </w:p>
                          <w:p w:rsidR="00A96F1C" w:rsidRPr="005D120C" w:rsidP="00E67F1C" w14:paraId="0CA9B0A4" w14:textId="77777777">
                            <w:pPr>
                              <w:bidi w:val="0"/>
                              <w:jc w:val="center"/>
                            </w:pPr>
                            <w:sdt>
                              <w:sdtPr>
                                <w:rPr>
                                  <w:color w:val="F3642C" w:themeColor="text2"/>
                                </w:rPr>
                                <w:alias w:val="Ellipsis:"/>
                                <w:tag w:val="Ellipsis:"/>
                                <w:id w:val="1170247674"/>
                                <w:showingPlcHdr/>
                                <w:richText/>
                                <w:temporary/>
                                <w15:appearance w15:val="hidden"/>
                              </w:sdt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txbxContent>
                      </v:textbox>
                      <w10:anchorlock/>
                    </v:shape>
                  </w:pict>
                </mc:Fallback>
              </mc:AlternateContent>
            </w:r>
            <w:r w:rsidR="00CD25F9" w:rsidRPr="00C412C9">
              <w:rPr>
                <w:noProof/>
              </w:rPr>
              <mc:AlternateContent>
                <mc:Choice Requires="wps">
                  <w:drawing>
                    <wp:inline distT="0" distB="0" distL="0" distR="0" wp14:anchorId="5E78D029" wp14:editId="5BD691E1">
                      <wp:extent cx="2101215" cy="5796000"/>
                      <wp:effectExtent l="0" t="0" r="0" b="0"/>
                      <wp:docPr id="68" name="Text Box 68" descr="Text box to enter sidebar content"/>
                      <wp:cNvGraphicFramePr/>
                      <a:graphic xmlns:a="http://schemas.openxmlformats.org/drawingml/2006/main">
                        <a:graphicData uri="http://schemas.microsoft.com/office/word/2010/wordprocessingShape">
                          <wps:wsp>
                            <wps:cNvSpPr txBox="1"/>
                            <wps:spPr>
                              <a:xfrm>
                                <a:off x="0" y="0"/>
                                <a:ext cx="2101215" cy="57960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ABC0505" w14:textId="77777777" w:rsidR="00A96F1C" w:rsidRDefault="004A3E14" w:rsidP="00CD25F9">
                                  <w:pPr>
                                    <w:pStyle w:val="Heading1"/>
                                    <w:spacing w:before="0"/>
                                  </w:pPr>
                                  <w:r>
                                    <w:rPr>
                                      <w:rFonts w:ascii="Century Gothic" w:eastAsia="Century Gothic" w:hAnsi="Century Gothic" w:cs="Times New Roman"/>
                                      <w:color w:val="FFFFFF"/>
                                      <w:szCs w:val="28"/>
                                      <w:lang w:val="cy-GB"/>
                                    </w:rPr>
                                    <w:t>Cliciwch i weld fersiynau mwy:</w:t>
                                  </w:r>
                                </w:p>
                                <w:p w14:paraId="5A195C58" w14:textId="77777777" w:rsidR="00A96F1C" w:rsidRPr="00CD25F9" w:rsidRDefault="00A96F1C" w:rsidP="00CD25F9"/>
                                <w:p w14:paraId="19F87968" w14:textId="77777777" w:rsidR="00A96F1C" w:rsidRPr="008C12F4" w:rsidRDefault="004A3E14" w:rsidP="00CD25F9">
                                  <w:pPr>
                                    <w:spacing w:before="240"/>
                                    <w:rPr>
                                      <w:color w:val="FFFFFF" w:themeColor="background1"/>
                                    </w:rPr>
                                  </w:pPr>
                                  <w:r>
                                    <w:rPr>
                                      <w:rFonts w:ascii="Century Gothic" w:eastAsia="Century Gothic" w:hAnsi="Century Gothic" w:cs="Arial"/>
                                      <w:color w:val="FFFFFF"/>
                                      <w:lang w:val="cy-GB"/>
                                    </w:rPr>
                                    <w:t>Golwg blaen, fel y cynigiwyd</w:t>
                                  </w:r>
                                </w:p>
                                <w:p w14:paraId="6C5651A9" w14:textId="77777777" w:rsidR="00A96F1C" w:rsidRDefault="00A96F1C" w:rsidP="00CD25F9"/>
                                <w:p w14:paraId="4687BA27" w14:textId="77777777" w:rsidR="00B67BDA" w:rsidRDefault="00B67BDA" w:rsidP="00CD25F9">
                                  <w:pPr>
                                    <w:rPr>
                                      <w:rFonts w:ascii="Century Gothic" w:eastAsia="Century Gothic" w:hAnsi="Century Gothic" w:cs="Arial"/>
                                      <w:color w:val="FFFFFF"/>
                                      <w:lang w:val="cy-GB"/>
                                    </w:rPr>
                                  </w:pPr>
                                </w:p>
                                <w:p w14:paraId="5FFD4A73" w14:textId="77777777" w:rsidR="00B67BDA" w:rsidRDefault="004A3E14" w:rsidP="00CD25F9">
                                  <w:pPr>
                                    <w:rPr>
                                      <w:rFonts w:ascii="Century Gothic" w:eastAsia="Century Gothic" w:hAnsi="Century Gothic" w:cs="Arial"/>
                                      <w:color w:val="FFFFFF"/>
                                      <w:lang w:val="cy-GB"/>
                                    </w:rPr>
                                  </w:pPr>
                                  <w:r>
                                    <w:rPr>
                                      <w:noProof/>
                                    </w:rPr>
                                    <w:drawing>
                                      <wp:inline distT="0" distB="0" distL="0" distR="0" wp14:anchorId="2A8679FB" wp14:editId="04025A91">
                                        <wp:extent cx="1918335" cy="977900"/>
                                        <wp:effectExtent l="0" t="0" r="5715" b="0"/>
                                        <wp:docPr id="204841604" name="Picture 82" descr="Description automatically generated">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46399" name="Picture 82" descr="A picture containing building, house, window&#10;&#10;Description automatically generated">
                                                  <a:hlinkClick r:id="rId56"/>
                                                </pic:cNvPr>
                                                <pic:cNvPicPr/>
                                              </pic:nvPicPr>
                                              <pic:blipFill>
                                                <a:blip r:embed="rId51">
                                                  <a:extLst>
                                                    <a:ext uri="{28A0092B-C50C-407E-A947-70E740481C1C}">
                                                      <a14:useLocalDpi xmlns:a14="http://schemas.microsoft.com/office/drawing/2010/main" val="0"/>
                                                    </a:ext>
                                                  </a:extLst>
                                                </a:blip>
                                                <a:stretch>
                                                  <a:fillRect/>
                                                </a:stretch>
                                              </pic:blipFill>
                                              <pic:spPr>
                                                <a:xfrm>
                                                  <a:off x="0" y="0"/>
                                                  <a:ext cx="1918335" cy="977900"/>
                                                </a:xfrm>
                                                <a:prstGeom prst="rect">
                                                  <a:avLst/>
                                                </a:prstGeom>
                                              </pic:spPr>
                                            </pic:pic>
                                          </a:graphicData>
                                        </a:graphic>
                                      </wp:inline>
                                    </w:drawing>
                                  </w:r>
                                </w:p>
                                <w:p w14:paraId="131E0748" w14:textId="77777777" w:rsidR="00A96F1C" w:rsidRDefault="00A96F1C" w:rsidP="00CD25F9">
                                  <w:pPr>
                                    <w:spacing w:after="0"/>
                                    <w:rPr>
                                      <w:color w:val="FFFFFF" w:themeColor="background1"/>
                                    </w:rPr>
                                  </w:pPr>
                                </w:p>
                                <w:p w14:paraId="0209FF0C" w14:textId="77777777" w:rsidR="00A96F1C" w:rsidRPr="008C12F4" w:rsidRDefault="00A96F1C" w:rsidP="00CD25F9">
                                  <w:pPr>
                                    <w:spacing w:after="0"/>
                                    <w:rPr>
                                      <w:color w:val="FFFFFF" w:themeColor="background1"/>
                                    </w:rPr>
                                  </w:pPr>
                                </w:p>
                                <w:p w14:paraId="548A1114" w14:textId="77777777" w:rsidR="00A96F1C" w:rsidRPr="008C12F4" w:rsidRDefault="004A3E14" w:rsidP="00CD25F9">
                                  <w:pPr>
                                    <w:rPr>
                                      <w:color w:val="FFFFFF" w:themeColor="background1"/>
                                    </w:rPr>
                                  </w:pPr>
                                  <w:r>
                                    <w:rPr>
                                      <w:rFonts w:ascii="Century Gothic" w:eastAsia="Century Gothic" w:hAnsi="Century Gothic" w:cs="Arial"/>
                                      <w:color w:val="FFFFFF"/>
                                      <w:lang w:val="cy-GB"/>
                                    </w:rPr>
                                    <w:t>Ôl-olwg, fel y cynigiwyd</w:t>
                                  </w:r>
                                </w:p>
                                <w:p w14:paraId="4FBDFC11" w14:textId="77777777" w:rsidR="00A96F1C" w:rsidRPr="008C12F4" w:rsidRDefault="00A96F1C" w:rsidP="00CD25F9"/>
                                <w:p w14:paraId="467BF3D0" w14:textId="77777777" w:rsidR="00B67BDA" w:rsidRDefault="00B67BDA" w:rsidP="00CD25F9">
                                  <w:pPr>
                                    <w:rPr>
                                      <w:rFonts w:ascii="Century Gothic" w:eastAsia="Century Gothic" w:hAnsi="Century Gothic" w:cs="Arial"/>
                                      <w:color w:val="FFFFFF"/>
                                      <w:lang w:val="cy-GB"/>
                                    </w:rPr>
                                  </w:pPr>
                                </w:p>
                                <w:p w14:paraId="1C455206" w14:textId="77777777" w:rsidR="00B67BDA" w:rsidRDefault="004A3E14" w:rsidP="00CD25F9">
                                  <w:pPr>
                                    <w:rPr>
                                      <w:rFonts w:ascii="Century Gothic" w:eastAsia="Century Gothic" w:hAnsi="Century Gothic" w:cs="Arial"/>
                                      <w:color w:val="FFFFFF"/>
                                      <w:lang w:val="cy-GB"/>
                                    </w:rPr>
                                  </w:pPr>
                                  <w:r>
                                    <w:rPr>
                                      <w:noProof/>
                                    </w:rPr>
                                    <w:drawing>
                                      <wp:inline distT="0" distB="0" distL="0" distR="0" wp14:anchorId="695931FB" wp14:editId="1DDF6B10">
                                        <wp:extent cx="1918335" cy="1064260"/>
                                        <wp:effectExtent l="0" t="0" r="5715" b="2540"/>
                                        <wp:docPr id="1456930708" name="Picture 83" descr="Disgrifiad a gynhyrchir yn awtomati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98278" name="Picture 83" descr="Diagram, engineering drawing&#10;&#10;Description automatically generated">
                                                  <a:hlinkClick r:id="rId57"/>
                                                </pic:cNvPr>
                                                <pic:cNvPicPr/>
                                              </pic:nvPicPr>
                                              <pic:blipFill>
                                                <a:blip r:embed="rId58">
                                                  <a:extLst>
                                                    <a:ext uri="{28A0092B-C50C-407E-A947-70E740481C1C}">
                                                      <a14:useLocalDpi xmlns:a14="http://schemas.microsoft.com/office/drawing/2010/main" val="0"/>
                                                    </a:ext>
                                                  </a:extLst>
                                                </a:blip>
                                                <a:stretch>
                                                  <a:fillRect/>
                                                </a:stretch>
                                              </pic:blipFill>
                                              <pic:spPr>
                                                <a:xfrm>
                                                  <a:off x="0" y="0"/>
                                                  <a:ext cx="1918335" cy="1064260"/>
                                                </a:xfrm>
                                                <a:prstGeom prst="rect">
                                                  <a:avLst/>
                                                </a:prstGeom>
                                              </pic:spPr>
                                            </pic:pic>
                                          </a:graphicData>
                                        </a:graphic>
                                      </wp:inline>
                                    </w:drawing>
                                  </w:r>
                                </w:p>
                                <w:p w14:paraId="2A687364" w14:textId="77777777" w:rsidR="00A96F1C" w:rsidRDefault="00A96F1C" w:rsidP="00CD25F9">
                                  <w:pPr>
                                    <w:pStyle w:val="Heading1"/>
                                  </w:pPr>
                                </w:p>
                              </w:txbxContent>
                            </wps:txbx>
                            <wps:bodyPr rot="0" spcFirstLastPara="0" vertOverflow="overflow" horzOverflow="overflow" vert="horz" wrap="square" lIns="91440" tIns="365760" rIns="91440" bIns="45720" numCol="1" spcCol="0" rtlCol="0" fromWordArt="0" anchor="t" anchorCtr="0" forceAA="0" compatLnSpc="1">
                              <a:prstTxWarp prst="textNoShape">
                                <a:avLst/>
                              </a:prstTxWarp>
                            </wps:bodyPr>
                          </wps:wsp>
                        </a:graphicData>
                      </a:graphic>
                    </wp:inline>
                  </w:drawing>
                </mc:Choice>
                <mc:Fallback>
                  <w:pict>
                    <v:shape id="Text Box 68" o:spid="_x0000_i1055" type="#_x0000_t202" alt="Text box to enter sidebar content" style="width:165.45pt;height:456.38pt;mso-wrap-distance-bottom:0;mso-wrap-distance-left:0;mso-wrap-distance-right:0;mso-wrap-distance-top:0;v-text-anchor:top" filled="f" fillcolor="this" stroked="f">
                      <v:textbox inset=",28.8pt">
                        <w:txbxContent>
                          <w:p w:rsidR="00A96F1C" w:rsidP="00CD25F9" w14:paraId="49C4C2AB" w14:textId="77777777">
                            <w:pPr>
                              <w:pStyle w:val="Heading1"/>
                              <w:bidi w:val="0"/>
                              <w:spacing w:before="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Cliciwch i weld fersiynau mwy:</w:t>
                            </w:r>
                          </w:p>
                          <w:p w:rsidR="00A96F1C" w:rsidRPr="00CD25F9" w:rsidP="00CD25F9" w14:paraId="1C6CF29D" w14:textId="77777777"/>
                          <w:p w:rsidR="00A96F1C" w:rsidRPr="008C12F4" w:rsidP="00CD25F9" w14:paraId="1AA4385F" w14:textId="77777777">
                            <w:pPr>
                              <w:bidi w:val="0"/>
                              <w:spacing w:before="240"/>
                              <w:rPr>
                                <w:color w:val="FFFFFF" w:themeColor="background1"/>
                              </w:rPr>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FFFFFF"/>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Golwg blaen, fel y cynigiwyd</w:t>
                            </w:r>
                          </w:p>
                          <w:p w:rsidR="00A96F1C" w:rsidP="00CD25F9" w14:paraId="291344FE" w14:textId="77777777">
                            <w:pPr>
                              <w:bidi w:val="0"/>
                            </w:pPr>
                          </w:p>
                          <w:p w:rsidP="00CD25F9">
                            <w:pPr>
                              <w:bidi w:val="0"/>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FFFFFF"/>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pPr>
                          </w:p>
                          <w:p w:rsidP="00CD25F9">
                            <w:pPr>
                              <w:bidi w:val="0"/>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FFFFFF"/>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pPr>
                            <w:drawing>
                              <wp:inline distT="0" distB="0" distL="0" distR="0">
                                <wp:extent cx="1918335" cy="977900"/>
                                <wp:effectExtent l="0" t="0" r="5715" b="0"/>
                                <wp:docPr id="82" name="Picture 82" descr="Description automatically generated">
                                  <a:hlinkClick xmlns:a="http://schemas.openxmlformats.org/drawingml/2006/main" xmlns:r="http://schemas.openxmlformats.org/officeDocument/2006/relationships"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254255" name="Picture 82" descr="A picture containing building, house, window&#10;&#10;Description automatically generated">
                                          <a:hlinkClick xmlns:a="http://schemas.openxmlformats.org/drawingml/2006/main" xmlns:r="http://schemas.openxmlformats.org/officeDocument/2006/relationships" r:id="rId59"/>
                                        </pic:cNvPr>
                                        <pic:cNvPicPr/>
                                      </pic:nvPicPr>
                                      <pic:blipFill>
                                        <a:blip xmlns:r="http://schemas.openxmlformats.org/officeDocument/2006/relationships" r:embed="rId60">
                                          <a:extLst>
                                            <a:ext xmlns:a="http://schemas.openxmlformats.org/drawingml/2006/main" uri="{28A0092B-C50C-407E-A947-70E740481C1C}">
                                              <a14:useLocalDpi xmlns:a14="http://schemas.microsoft.com/office/drawing/2010/main" val="0"/>
                                            </a:ext>
                                          </a:extLst>
                                        </a:blip>
                                        <a:stretch>
                                          <a:fillRect/>
                                        </a:stretch>
                                      </pic:blipFill>
                                      <pic:spPr>
                                        <a:xfrm>
                                          <a:off x="0" y="0"/>
                                          <a:ext cx="1918335" cy="977900"/>
                                        </a:xfrm>
                                        <a:prstGeom prst="rect">
                                          <a:avLst/>
                                        </a:prstGeom>
                                      </pic:spPr>
                                    </pic:pic>
                                  </a:graphicData>
                                </a:graphic>
                              </wp:inline>
                            </w:drawing>
                          </w:p>
                          <w:p w:rsidR="00A96F1C" w:rsidP="00CD25F9" w14:paraId="634A8BC1" w14:textId="77777777">
                            <w:pPr>
                              <w:spacing w:after="0"/>
                              <w:rPr>
                                <w:color w:val="FFFFFF" w:themeColor="background1"/>
                              </w:rPr>
                            </w:pPr>
                          </w:p>
                          <w:p w:rsidR="00A96F1C" w:rsidRPr="008C12F4" w:rsidP="00CD25F9" w14:paraId="3DE04FE4" w14:textId="77777777">
                            <w:pPr>
                              <w:spacing w:after="0"/>
                              <w:rPr>
                                <w:color w:val="FFFFFF" w:themeColor="background1"/>
                              </w:rPr>
                            </w:pPr>
                          </w:p>
                          <w:p w:rsidR="00A96F1C" w:rsidRPr="008C12F4" w:rsidP="00CD25F9" w14:paraId="6165C36E" w14:textId="77777777">
                            <w:pPr>
                              <w:bidi w:val="0"/>
                              <w:rPr>
                                <w:color w:val="FFFFFF" w:themeColor="background1"/>
                              </w:rPr>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FFFFFF"/>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Ôl-olwg, fel y cynigiwyd</w:t>
                            </w:r>
                          </w:p>
                          <w:p w:rsidR="00A96F1C" w:rsidRPr="008C12F4" w:rsidP="00CD25F9" w14:paraId="5AF4E27E" w14:textId="619F6C7A">
                            <w:pPr>
                              <w:bidi w:val="0"/>
                            </w:pPr>
                          </w:p>
                          <w:p w:rsidP="00CD25F9">
                            <w:pPr>
                              <w:bidi w:val="0"/>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FFFFFF"/>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pPr>
                          </w:p>
                          <w:p w:rsidP="00CD25F9">
                            <w:pPr>
                              <w:bidi w:val="0"/>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FFFFFF"/>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pPr>
                            <w:drawing>
                              <wp:inline distT="0" distB="0" distL="0" distR="0">
                                <wp:extent cx="1918335" cy="1064260"/>
                                <wp:effectExtent l="0" t="0" r="5715" b="2540"/>
                                <wp:docPr id="83" name="Picture 83" descr="Disgrifiad a gynhyrchir yn awtomatig">
                                  <a:hlinkClick xmlns:a="http://schemas.openxmlformats.org/drawingml/2006/main" xmlns:r="http://schemas.openxmlformats.org/officeDocument/2006/relationships"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861212" name="Picture 83" descr="Diagram, engineering drawing&#10;&#10;Description automatically generated">
                                          <a:hlinkClick xmlns:a="http://schemas.openxmlformats.org/drawingml/2006/main" xmlns:r="http://schemas.openxmlformats.org/officeDocument/2006/relationships" r:id="rId61"/>
                                        </pic:cNvPr>
                                        <pic:cNvPicPr/>
                                      </pic:nvPicPr>
                                      <pic:blipFill>
                                        <a:blip xmlns:r="http://schemas.openxmlformats.org/officeDocument/2006/relationships" r:embed="rId62">
                                          <a:extLst>
                                            <a:ext xmlns:a="http://schemas.openxmlformats.org/drawingml/2006/main" uri="{28A0092B-C50C-407E-A947-70E740481C1C}">
                                              <a14:useLocalDpi xmlns:a14="http://schemas.microsoft.com/office/drawing/2010/main" val="0"/>
                                            </a:ext>
                                          </a:extLst>
                                        </a:blip>
                                        <a:stretch>
                                          <a:fillRect/>
                                        </a:stretch>
                                      </pic:blipFill>
                                      <pic:spPr>
                                        <a:xfrm>
                                          <a:off x="0" y="0"/>
                                          <a:ext cx="1918335" cy="1064260"/>
                                        </a:xfrm>
                                        <a:prstGeom prst="rect">
                                          <a:avLst/>
                                        </a:prstGeom>
                                      </pic:spPr>
                                    </pic:pic>
                                  </a:graphicData>
                                </a:graphic>
                              </wp:inline>
                            </w:drawing>
                          </w:p>
                          <w:p w:rsidR="00A96F1C" w:rsidP="00CD25F9" w14:paraId="7C15F03A" w14:textId="4F701ED9">
                            <w:pPr>
                              <w:pStyle w:val="Heading1"/>
                            </w:pPr>
                          </w:p>
                        </w:txbxContent>
                      </v:textbox>
                      <w10:anchorlock/>
                    </v:shape>
                  </w:pict>
                </mc:Fallback>
              </mc:AlternateContent>
            </w:r>
          </w:p>
        </w:tc>
      </w:tr>
    </w:tbl>
    <w:p w14:paraId="1BE80B9C" w14:textId="03448654" w:rsidR="008B2E43" w:rsidRDefault="008B2E43">
      <w:pPr>
        <w:spacing w:after="200" w:line="276" w:lineRule="auto"/>
        <w:rPr>
          <w:sz w:val="24"/>
        </w:rPr>
      </w:pP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B67BDA" w14:paraId="332CC0B9" w14:textId="77777777" w:rsidTr="00A96F1C">
        <w:trPr>
          <w:trHeight w:val="10397"/>
        </w:trPr>
        <w:tc>
          <w:tcPr>
            <w:tcW w:w="7909" w:type="dxa"/>
          </w:tcPr>
          <w:p w14:paraId="6DD0173F" w14:textId="77777777" w:rsidR="008B2E43" w:rsidRDefault="008B2E43" w:rsidP="00A96F1C">
            <w:pPr>
              <w:rPr>
                <w:sz w:val="24"/>
              </w:rPr>
            </w:pPr>
          </w:p>
          <w:p w14:paraId="6318AB1E" w14:textId="77777777" w:rsidR="008B2E43" w:rsidRDefault="004A3E14" w:rsidP="00A96F1C">
            <w:pPr>
              <w:rPr>
                <w:sz w:val="24"/>
              </w:rPr>
            </w:pPr>
            <w:r>
              <w:rPr>
                <w:noProof/>
              </w:rPr>
              <mc:AlternateContent>
                <mc:Choice Requires="wps">
                  <w:drawing>
                    <wp:inline distT="0" distB="0" distL="0" distR="0" wp14:anchorId="51A74E89" wp14:editId="1A7CC9E5">
                      <wp:extent cx="4885349" cy="7010400"/>
                      <wp:effectExtent l="0" t="0" r="0" b="0"/>
                      <wp:docPr id="35" name="Text Box 35"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0243876" w14:textId="77777777" w:rsidR="00A96F1C" w:rsidRDefault="004A3E14" w:rsidP="008B2E43">
                                  <w:pPr>
                                    <w:pStyle w:val="Heading2"/>
                                    <w:spacing w:after="240"/>
                                  </w:pPr>
                                  <w:r>
                                    <w:rPr>
                                      <w:rFonts w:ascii="Century Gothic" w:eastAsia="Century Gothic" w:hAnsi="Century Gothic" w:cs="Times New Roman"/>
                                      <w:color w:val="3F1D5A"/>
                                      <w:szCs w:val="28"/>
                                      <w:lang w:val="cy-GB"/>
                                    </w:rPr>
                                    <w:t>Modelu 2D a 3D</w:t>
                                  </w:r>
                                </w:p>
                                <w:p w14:paraId="3896EE58" w14:textId="77777777" w:rsidR="00A96F1C" w:rsidRDefault="004A3E14" w:rsidP="008B2E43">
                                  <w:r>
                                    <w:rPr>
                                      <w:rFonts w:ascii="Century Gothic" w:eastAsia="Century Gothic" w:hAnsi="Century Gothic" w:cs="Arial"/>
                                      <w:lang w:val="cy-GB"/>
                                    </w:rPr>
                                    <w:t xml:space="preserve">Dylunio modelau mewn 2D a 3D i ddangos syniadau dylunio yn fanwl </w:t>
                                  </w:r>
                                  <w:r>
                                    <w:rPr>
                                      <w:rFonts w:ascii="Century Gothic" w:eastAsia="Century Gothic" w:hAnsi="Century Gothic" w:cs="Arial"/>
                                      <w:lang w:val="cy-GB"/>
                                    </w:rPr>
                                    <w:t xml:space="preserve">realistig. </w:t>
                                  </w:r>
                                </w:p>
                                <w:p w14:paraId="114279F7" w14:textId="77777777" w:rsidR="00A96F1C"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Cynlluniau adeiladu</w:t>
                                  </w:r>
                                </w:p>
                                <w:p w14:paraId="3E4DC3F5" w14:textId="77777777" w:rsidR="00A96F1C" w:rsidRDefault="004A3E14" w:rsidP="008B2E43">
                                  <w:pPr>
                                    <w:spacing w:after="240"/>
                                  </w:pPr>
                                  <w:r>
                                    <w:rPr>
                                      <w:rFonts w:ascii="Century Gothic" w:eastAsia="Century Gothic" w:hAnsi="Century Gothic" w:cs="Arial"/>
                                      <w:lang w:val="cy-GB"/>
                                    </w:rPr>
                                    <w:t>Datblygwyd y cynllun adeiladu fel model 2D, gyda haenau ar gyfer walia</w:t>
                                  </w:r>
                                  <w:r>
                                    <w:rPr>
                                      <w:rFonts w:ascii="Century Gothic" w:eastAsia="Century Gothic" w:hAnsi="Century Gothic" w:cs="Arial"/>
                                      <w:lang w:val="cy-GB"/>
                                    </w:rPr>
                                    <w:t>u, ffenestri a drysau, ynghyd â thestun ar gyfer labeli ystafelloedd.</w:t>
                                  </w:r>
                                </w:p>
                                <w:p w14:paraId="486375EE" w14:textId="77777777" w:rsidR="00E24CA8" w:rsidRDefault="004A3E14" w:rsidP="008B2E43">
                                  <w:pPr>
                                    <w:spacing w:after="240"/>
                                  </w:pPr>
                                  <w:r>
                                    <w:rPr>
                                      <w:rFonts w:ascii="Century Gothic" w:eastAsia="Century Gothic" w:hAnsi="Century Gothic" w:cs="Arial"/>
                                      <w:lang w:val="cy-GB"/>
                                    </w:rPr>
                                    <w:t>Ychwanegwyd haen ychwanegol i ddangos gosodiadau, ffitiadau a dodrefn.</w:t>
                                  </w:r>
                                </w:p>
                                <w:p w14:paraId="2AB002D4" w14:textId="77777777" w:rsidR="00CD6174" w:rsidRPr="004A3E14" w:rsidRDefault="004A3E14" w:rsidP="008B2E43">
                                  <w:pPr>
                                    <w:spacing w:after="240"/>
                                    <w:rPr>
                                      <w:lang w:val="de-DE"/>
                                    </w:rPr>
                                  </w:pPr>
                                  <w:r>
                                    <w:rPr>
                                      <w:rFonts w:ascii="Century Gothic" w:eastAsia="Century Gothic" w:hAnsi="Century Gothic" w:cs="Arial"/>
                                      <w:lang w:val="cy-GB"/>
                                    </w:rPr>
                                    <w:t xml:space="preserve">Mae'r haen olaf yn </w:t>
                                  </w:r>
                                  <w:r>
                                    <w:rPr>
                                      <w:rFonts w:ascii="Century Gothic" w:eastAsia="Century Gothic" w:hAnsi="Century Gothic" w:cs="Arial"/>
                                      <w:lang w:val="cy-GB"/>
                                    </w:rPr>
                                    <w:t>ychwanegu'r holl ddimensiynau angenrheidiol.</w:t>
                                  </w:r>
                                </w:p>
                                <w:p w14:paraId="3D6950EA" w14:textId="77777777" w:rsidR="00CD6174" w:rsidRDefault="004A3E14" w:rsidP="008B2E43">
                                  <w:pPr>
                                    <w:spacing w:after="240"/>
                                  </w:pPr>
                                  <w:r>
                                    <w:rPr>
                                      <w:rFonts w:ascii="Century Gothic" w:eastAsia="Century Gothic" w:hAnsi="Century Gothic" w:cs="Arial"/>
                                      <w:lang w:val="cy-GB"/>
                                    </w:rPr>
                                    <w:t>Paratowyd y lluniadau gan ddefnyddio meddalwedd CAD fel y dangosir.</w:t>
                                  </w:r>
                                </w:p>
                                <w:p w14:paraId="0C51E8F1" w14:textId="77777777" w:rsidR="008368FB" w:rsidRDefault="008368FB" w:rsidP="008B2E43">
                                  <w:pPr>
                                    <w:spacing w:after="240"/>
                                    <w:rPr>
                                      <w:noProof/>
                                    </w:rPr>
                                  </w:pPr>
                                </w:p>
                                <w:p w14:paraId="3D62276A" w14:textId="77777777" w:rsidR="00CD6174" w:rsidRDefault="00CD6174" w:rsidP="008B2E43">
                                  <w:pPr>
                                    <w:spacing w:after="240"/>
                                  </w:pPr>
                                </w:p>
                                <w:p w14:paraId="798EDA62" w14:textId="77777777" w:rsidR="00B67BDA" w:rsidRDefault="00B67BDA" w:rsidP="008B2E43">
                                  <w:pPr>
                                    <w:spacing w:after="240"/>
                                    <w:rPr>
                                      <w:rFonts w:ascii="Century Gothic" w:eastAsia="Century Gothic" w:hAnsi="Century Gothic" w:cs="Arial"/>
                                      <w:lang w:val="cy-GB"/>
                                    </w:rPr>
                                  </w:pPr>
                                </w:p>
                                <w:p w14:paraId="785CC960" w14:textId="77777777" w:rsidR="00B67BDA" w:rsidRDefault="004A3E14" w:rsidP="008B2E43">
                                  <w:pPr>
                                    <w:spacing w:after="240"/>
                                    <w:rPr>
                                      <w:rFonts w:ascii="Century Gothic" w:eastAsia="Century Gothic" w:hAnsi="Century Gothic" w:cs="Arial"/>
                                      <w:lang w:val="cy-GB"/>
                                    </w:rPr>
                                  </w:pPr>
                                  <w:r>
                                    <w:rPr>
                                      <w:noProof/>
                                    </w:rPr>
                                    <w:drawing>
                                      <wp:inline distT="0" distB="0" distL="0" distR="0" wp14:anchorId="1F1B087A" wp14:editId="6B20E49E">
                                        <wp:extent cx="4706103" cy="2787650"/>
                                        <wp:effectExtent l="0" t="0" r="0" b="0"/>
                                        <wp:docPr id="1223842825" name="Picture 73" descr="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658764" name="Picture 73" descr="A picture containing graphical user interface&#10;&#10;Description automatically generated"/>
                                                <pic:cNvPicPr/>
                                              </pic:nvPicPr>
                                              <pic:blipFill>
                                                <a:blip r:embed="rId63">
                                                  <a:extLst>
                                                    <a:ext uri="{28A0092B-C50C-407E-A947-70E740481C1C}">
                                                      <a14:useLocalDpi xmlns:a14="http://schemas.microsoft.com/office/drawing/2010/main" val="0"/>
                                                    </a:ext>
                                                  </a:extLst>
                                                </a:blip>
                                                <a:srcRect r="22350"/>
                                                <a:stretch>
                                                  <a:fillRect/>
                                                </a:stretch>
                                              </pic:blipFill>
                                              <pic:spPr bwMode="auto">
                                                <a:xfrm>
                                                  <a:off x="0" y="0"/>
                                                  <a:ext cx="4730861" cy="2802315"/>
                                                </a:xfrm>
                                                <a:prstGeom prst="rect">
                                                  <a:avLst/>
                                                </a:prstGeom>
                                                <a:ln>
                                                  <a:noFill/>
                                                </a:ln>
                                                <a:extLst>
                                                  <a:ext uri="{53640926-AAD7-44D8-BBD7-CCE9431645EC}">
                                                    <a14:shadowObscured xmlns:a14="http://schemas.microsoft.com/office/drawing/2010/main"/>
                                                  </a:ext>
                                                </a:extLst>
                                              </pic:spPr>
                                            </pic:pic>
                                          </a:graphicData>
                                        </a:graphic>
                                      </wp:inline>
                                    </w:drawing>
                                  </w:r>
                                </w:p>
                                <w:p w14:paraId="1AA657BF" w14:textId="77777777" w:rsidR="00E24CA8" w:rsidRDefault="00E24CA8" w:rsidP="008B2E43">
                                  <w:pPr>
                                    <w:spacing w:after="240"/>
                                  </w:pPr>
                                </w:p>
                                <w:p w14:paraId="7A80F534" w14:textId="77777777" w:rsidR="00A96F1C" w:rsidRDefault="00A96F1C" w:rsidP="008B2E43"/>
                                <w:p w14:paraId="404BBC49" w14:textId="77777777" w:rsidR="00A96F1C" w:rsidRDefault="00A96F1C" w:rsidP="008B2E43"/>
                                <w:p w14:paraId="348301AE" w14:textId="77777777" w:rsidR="00A96F1C" w:rsidRDefault="00A96F1C" w:rsidP="008B2E43"/>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51A74E89" id="Text Box 35" o:spid="_x0000_s1056"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" filled="f" stroked="f">
                      <v:textbox inset=",23.04pt">
                        <w:txbxContent>
                          <w:p w14:paraId="70243876" w14:textId="77777777" w:rsidR="00A96F1C" w:rsidRDefault="004A3E14" w:rsidP="008B2E43">
                            <w:pPr>
                              <w:pStyle w:val="Heading2"/>
                              <w:spacing w:after="240"/>
                            </w:pPr>
                            <w:r>
                              <w:rPr>
                                <w:rFonts w:ascii="Century Gothic" w:eastAsia="Century Gothic" w:hAnsi="Century Gothic" w:cs="Times New Roman"/>
                                <w:color w:val="3F1D5A"/>
                                <w:szCs w:val="28"/>
                                <w:lang w:val="cy-GB"/>
                              </w:rPr>
                              <w:t>Modelu 2D a 3D</w:t>
                            </w:r>
                          </w:p>
                          <w:p w14:paraId="3896EE58" w14:textId="77777777" w:rsidR="00A96F1C" w:rsidRDefault="004A3E14" w:rsidP="008B2E43">
                            <w:r>
                              <w:rPr>
                                <w:rFonts w:ascii="Century Gothic" w:eastAsia="Century Gothic" w:hAnsi="Century Gothic" w:cs="Arial"/>
                                <w:lang w:val="cy-GB"/>
                              </w:rPr>
                              <w:t xml:space="preserve">Dylunio modelau mewn 2D a 3D i ddangos syniadau dylunio yn fanwl </w:t>
                            </w:r>
                            <w:r>
                              <w:rPr>
                                <w:rFonts w:ascii="Century Gothic" w:eastAsia="Century Gothic" w:hAnsi="Century Gothic" w:cs="Arial"/>
                                <w:lang w:val="cy-GB"/>
                              </w:rPr>
                              <w:t xml:space="preserve">realistig. </w:t>
                            </w:r>
                          </w:p>
                          <w:p w14:paraId="114279F7" w14:textId="77777777" w:rsidR="00A96F1C"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Cynlluniau adeiladu</w:t>
                            </w:r>
                          </w:p>
                          <w:p w14:paraId="3E4DC3F5" w14:textId="77777777" w:rsidR="00A96F1C" w:rsidRDefault="004A3E14" w:rsidP="008B2E43">
                            <w:pPr>
                              <w:spacing w:after="240"/>
                            </w:pPr>
                            <w:r>
                              <w:rPr>
                                <w:rFonts w:ascii="Century Gothic" w:eastAsia="Century Gothic" w:hAnsi="Century Gothic" w:cs="Arial"/>
                                <w:lang w:val="cy-GB"/>
                              </w:rPr>
                              <w:t>Datblygwyd y cynllun adeiladu fel model 2D, gyda haenau ar gyfer walia</w:t>
                            </w:r>
                            <w:r>
                              <w:rPr>
                                <w:rFonts w:ascii="Century Gothic" w:eastAsia="Century Gothic" w:hAnsi="Century Gothic" w:cs="Arial"/>
                                <w:lang w:val="cy-GB"/>
                              </w:rPr>
                              <w:t>u, ffenestri a drysau, ynghyd â thestun ar gyfer labeli ystafelloedd.</w:t>
                            </w:r>
                          </w:p>
                          <w:p w14:paraId="486375EE" w14:textId="77777777" w:rsidR="00E24CA8" w:rsidRDefault="004A3E14" w:rsidP="008B2E43">
                            <w:pPr>
                              <w:spacing w:after="240"/>
                            </w:pPr>
                            <w:r>
                              <w:rPr>
                                <w:rFonts w:ascii="Century Gothic" w:eastAsia="Century Gothic" w:hAnsi="Century Gothic" w:cs="Arial"/>
                                <w:lang w:val="cy-GB"/>
                              </w:rPr>
                              <w:t>Ychwanegwyd haen ychwanegol i ddangos gosodiadau, ffitiadau a dodrefn.</w:t>
                            </w:r>
                          </w:p>
                          <w:p w14:paraId="2AB002D4" w14:textId="77777777" w:rsidR="00CD6174" w:rsidRPr="004A3E14" w:rsidRDefault="004A3E14" w:rsidP="008B2E43">
                            <w:pPr>
                              <w:spacing w:after="240"/>
                              <w:rPr>
                                <w:lang w:val="de-DE"/>
                              </w:rPr>
                            </w:pPr>
                            <w:r>
                              <w:rPr>
                                <w:rFonts w:ascii="Century Gothic" w:eastAsia="Century Gothic" w:hAnsi="Century Gothic" w:cs="Arial"/>
                                <w:lang w:val="cy-GB"/>
                              </w:rPr>
                              <w:t xml:space="preserve">Mae'r haen olaf yn </w:t>
                            </w:r>
                            <w:r>
                              <w:rPr>
                                <w:rFonts w:ascii="Century Gothic" w:eastAsia="Century Gothic" w:hAnsi="Century Gothic" w:cs="Arial"/>
                                <w:lang w:val="cy-GB"/>
                              </w:rPr>
                              <w:t>ychwanegu'r holl ddimensiynau angenrheidiol.</w:t>
                            </w:r>
                          </w:p>
                          <w:p w14:paraId="3D6950EA" w14:textId="77777777" w:rsidR="00CD6174" w:rsidRDefault="004A3E14" w:rsidP="008B2E43">
                            <w:pPr>
                              <w:spacing w:after="240"/>
                            </w:pPr>
                            <w:r>
                              <w:rPr>
                                <w:rFonts w:ascii="Century Gothic" w:eastAsia="Century Gothic" w:hAnsi="Century Gothic" w:cs="Arial"/>
                                <w:lang w:val="cy-GB"/>
                              </w:rPr>
                              <w:t>Paratowyd y lluniadau gan ddefnyddio meddalwedd CAD fel y dangosir.</w:t>
                            </w:r>
                          </w:p>
                          <w:p w14:paraId="0C51E8F1" w14:textId="77777777" w:rsidR="008368FB" w:rsidRDefault="008368FB" w:rsidP="008B2E43">
                            <w:pPr>
                              <w:spacing w:after="240"/>
                              <w:rPr>
                                <w:noProof/>
                              </w:rPr>
                            </w:pPr>
                          </w:p>
                          <w:p w14:paraId="3D62276A" w14:textId="77777777" w:rsidR="00CD6174" w:rsidRDefault="00CD6174" w:rsidP="008B2E43">
                            <w:pPr>
                              <w:spacing w:after="240"/>
                            </w:pPr>
                          </w:p>
                          <w:p w14:paraId="798EDA62" w14:textId="77777777" w:rsidR="00B67BDA" w:rsidRDefault="00B67BDA" w:rsidP="008B2E43">
                            <w:pPr>
                              <w:spacing w:after="240"/>
                              <w:rPr>
                                <w:rFonts w:ascii="Century Gothic" w:eastAsia="Century Gothic" w:hAnsi="Century Gothic" w:cs="Arial"/>
                                <w:lang w:val="cy-GB"/>
                              </w:rPr>
                            </w:pPr>
                          </w:p>
                          <w:p w14:paraId="785CC960" w14:textId="77777777" w:rsidR="00B67BDA" w:rsidRDefault="004A3E14" w:rsidP="008B2E43">
                            <w:pPr>
                              <w:spacing w:after="240"/>
                              <w:rPr>
                                <w:rFonts w:ascii="Century Gothic" w:eastAsia="Century Gothic" w:hAnsi="Century Gothic" w:cs="Arial"/>
                                <w:lang w:val="cy-GB"/>
                              </w:rPr>
                            </w:pPr>
                            <w:r>
                              <w:rPr>
                                <w:noProof/>
                              </w:rPr>
                              <w:drawing>
                                <wp:inline distT="0" distB="0" distL="0" distR="0" wp14:anchorId="1F1B087A" wp14:editId="6B20E49E">
                                  <wp:extent cx="4706103" cy="2787650"/>
                                  <wp:effectExtent l="0" t="0" r="0" b="0"/>
                                  <wp:docPr id="1223842825" name="Picture 73" descr="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658764" name="Picture 73" descr="A picture containing graphical user interface&#10;&#10;Description automatically generated"/>
                                          <pic:cNvPicPr/>
                                        </pic:nvPicPr>
                                        <pic:blipFill>
                                          <a:blip r:embed="rId63">
                                            <a:extLst>
                                              <a:ext uri="{28A0092B-C50C-407E-A947-70E740481C1C}">
                                                <a14:useLocalDpi xmlns:a14="http://schemas.microsoft.com/office/drawing/2010/main" val="0"/>
                                              </a:ext>
                                            </a:extLst>
                                          </a:blip>
                                          <a:srcRect r="22350"/>
                                          <a:stretch>
                                            <a:fillRect/>
                                          </a:stretch>
                                        </pic:blipFill>
                                        <pic:spPr bwMode="auto">
                                          <a:xfrm>
                                            <a:off x="0" y="0"/>
                                            <a:ext cx="4730861" cy="2802315"/>
                                          </a:xfrm>
                                          <a:prstGeom prst="rect">
                                            <a:avLst/>
                                          </a:prstGeom>
                                          <a:ln>
                                            <a:noFill/>
                                          </a:ln>
                                          <a:extLst>
                                            <a:ext uri="{53640926-AAD7-44D8-BBD7-CCE9431645EC}">
                                              <a14:shadowObscured xmlns:a14="http://schemas.microsoft.com/office/drawing/2010/main"/>
                                            </a:ext>
                                          </a:extLst>
                                        </pic:spPr>
                                      </pic:pic>
                                    </a:graphicData>
                                  </a:graphic>
                                </wp:inline>
                              </w:drawing>
                            </w:r>
                          </w:p>
                          <w:p w14:paraId="1AA657BF" w14:textId="77777777" w:rsidR="00E24CA8" w:rsidRDefault="00E24CA8" w:rsidP="008B2E43">
                            <w:pPr>
                              <w:spacing w:after="240"/>
                            </w:pPr>
                          </w:p>
                          <w:p w14:paraId="7A80F534" w14:textId="77777777" w:rsidR="00A96F1C" w:rsidRDefault="00A96F1C" w:rsidP="008B2E43"/>
                          <w:p w14:paraId="404BBC49" w14:textId="77777777" w:rsidR="00A96F1C" w:rsidRDefault="00A96F1C" w:rsidP="008B2E43"/>
                          <w:p w14:paraId="348301AE" w14:textId="77777777" w:rsidR="00A96F1C" w:rsidRDefault="00A96F1C" w:rsidP="008B2E43"/>
                        </w:txbxContent>
                      </v:textbox>
                      <w10:anchorlock/>
                    </v:shape>
                  </w:pict>
                </mc:Fallback>
              </mc:AlternateContent>
            </w:r>
          </w:p>
        </w:tc>
        <w:tc>
          <w:tcPr>
            <w:tcW w:w="231" w:type="dxa"/>
          </w:tcPr>
          <w:p w14:paraId="44699901" w14:textId="77777777" w:rsidR="008B2E43" w:rsidRDefault="008B2E43" w:rsidP="00A96F1C">
            <w:pPr>
              <w:rPr>
                <w:sz w:val="24"/>
              </w:rPr>
            </w:pPr>
          </w:p>
        </w:tc>
        <w:tc>
          <w:tcPr>
            <w:tcW w:w="3659" w:type="dxa"/>
            <w:shd w:val="clear" w:color="auto" w:fill="421D5D"/>
          </w:tcPr>
          <w:p w14:paraId="221FA5EA" w14:textId="3A545C15" w:rsidR="008B2E43" w:rsidRPr="00C412C9" w:rsidRDefault="004A3E14" w:rsidP="00CD6174">
            <w:pPr>
              <w:rPr>
                <w:sz w:val="24"/>
              </w:rPr>
            </w:pPr>
            <w:r>
              <w:rPr>
                <w:b/>
                <w:bCs/>
                <w:noProof/>
                <w:color w:val="CB400B" w:themeColor="text2" w:themeShade="BF"/>
              </w:rPr>
              <mc:AlternateContent>
                <mc:Choice Requires="wps">
                  <w:drawing>
                    <wp:anchor distT="0" distB="0" distL="114300" distR="114300" simplePos="0" relativeHeight="251661312" behindDoc="0" locked="0" layoutInCell="1" allowOverlap="1" wp14:anchorId="405A0DCA" wp14:editId="59CFCFAE">
                      <wp:simplePos x="0" y="0"/>
                      <wp:positionH relativeFrom="column">
                        <wp:posOffset>-2296</wp:posOffset>
                      </wp:positionH>
                      <wp:positionV relativeFrom="paragraph">
                        <wp:posOffset>684</wp:posOffset>
                      </wp:positionV>
                      <wp:extent cx="2004646" cy="7385538"/>
                      <wp:effectExtent l="0" t="0" r="15240" b="25400"/>
                      <wp:wrapNone/>
                      <wp:docPr id="80" name="Text Box 80"/>
                      <wp:cNvGraphicFramePr/>
                      <a:graphic xmlns:a="http://schemas.openxmlformats.org/drawingml/2006/main">
                        <a:graphicData uri="http://schemas.microsoft.com/office/word/2010/wordprocessingShape">
                          <wps:wsp>
                            <wps:cNvSpPr txBox="1"/>
                            <wps:spPr>
                              <a:xfrm>
                                <a:off x="0" y="0"/>
                                <a:ext cx="2004646" cy="7385538"/>
                              </a:xfrm>
                              <a:prstGeom prst="rect">
                                <a:avLst/>
                              </a:prstGeom>
                              <a:solidFill>
                                <a:schemeClr val="accent1"/>
                              </a:solidFill>
                              <a:ln w="6350">
                                <a:solidFill>
                                  <a:prstClr val="black"/>
                                </a:solidFill>
                              </a:ln>
                            </wps:spPr>
                            <wps:txbx>
                              <w:txbxContent>
                                <w:p w14:paraId="75C2136E" w14:textId="77777777" w:rsidR="00CD6174" w:rsidRDefault="004A3E14" w:rsidP="00CD6174">
                                  <w:pPr>
                                    <w:pStyle w:val="Heading1"/>
                                    <w:spacing w:before="0"/>
                                  </w:pPr>
                                  <w:r>
                                    <w:rPr>
                                      <w:rFonts w:ascii="Century Gothic" w:eastAsia="Century Gothic" w:hAnsi="Century Gothic" w:cs="Times New Roman"/>
                                      <w:color w:val="FFFFFF"/>
                                      <w:szCs w:val="28"/>
                                      <w:lang w:val="cy-GB"/>
                                    </w:rPr>
                                    <w:t>Cliciwch i weld fersiynau mwy:</w:t>
                                  </w:r>
                                </w:p>
                                <w:p w14:paraId="317061F7" w14:textId="77777777" w:rsidR="00CD6174" w:rsidRDefault="00CD6174" w:rsidP="00CD6174"/>
                                <w:p w14:paraId="3F6B1613" w14:textId="77777777" w:rsidR="00CD6174" w:rsidRDefault="00CD6174" w:rsidP="00CD6174"/>
                                <w:p w14:paraId="0A3AAC79" w14:textId="77777777" w:rsidR="00B67BDA" w:rsidRDefault="00B67BDA" w:rsidP="00CD6174">
                                  <w:pPr>
                                    <w:rPr>
                                      <w:rFonts w:ascii="Century Gothic" w:eastAsia="Century Gothic" w:hAnsi="Century Gothic" w:cs="Times New Roman"/>
                                      <w:color w:val="FFFFFF"/>
                                      <w:sz w:val="28"/>
                                      <w:szCs w:val="28"/>
                                      <w:lang w:val="cy-GB"/>
                                    </w:rPr>
                                  </w:pPr>
                                </w:p>
                                <w:p w14:paraId="07F76212" w14:textId="77777777" w:rsidR="00B67BDA" w:rsidRDefault="004A3E14" w:rsidP="00CD6174">
                                  <w:pPr>
                                    <w:rPr>
                                      <w:rFonts w:ascii="Century Gothic" w:eastAsia="Century Gothic" w:hAnsi="Century Gothic" w:cs="Times New Roman"/>
                                      <w:color w:val="FFFFFF"/>
                                      <w:sz w:val="28"/>
                                      <w:szCs w:val="28"/>
                                      <w:lang w:val="cy-GB"/>
                                    </w:rPr>
                                  </w:pPr>
                                  <w:r>
                                    <w:rPr>
                                      <w:noProof/>
                                    </w:rPr>
                                    <w:drawing>
                                      <wp:inline distT="0" distB="0" distL="0" distR="0" wp14:anchorId="67EF795B" wp14:editId="690F90EA">
                                        <wp:extent cx="1814830" cy="1482090"/>
                                        <wp:effectExtent l="0" t="0" r="0" b="3810"/>
                                        <wp:docPr id="973221260" name="Picture 87" descr="Description automatically generated with low confidence">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69659" name="Picture 87" descr="Diagram&#10;&#10;Description automatically generated with low confidence">
                                                  <a:hlinkClick r:id="rId64"/>
                                                </pic:cNvPr>
                                                <pic:cNvPicPr/>
                                              </pic:nvPicPr>
                                              <pic:blipFill>
                                                <a:blip r:embed="rId65">
                                                  <a:extLst>
                                                    <a:ext uri="{28A0092B-C50C-407E-A947-70E740481C1C}">
                                                      <a14:useLocalDpi xmlns:a14="http://schemas.microsoft.com/office/drawing/2010/main" val="0"/>
                                                    </a:ext>
                                                  </a:extLst>
                                                </a:blip>
                                                <a:stretch>
                                                  <a:fillRect/>
                                                </a:stretch>
                                              </pic:blipFill>
                                              <pic:spPr>
                                                <a:xfrm>
                                                  <a:off x="0" y="0"/>
                                                  <a:ext cx="1814830" cy="1482090"/>
                                                </a:xfrm>
                                                <a:prstGeom prst="rect">
                                                  <a:avLst/>
                                                </a:prstGeom>
                                              </pic:spPr>
                                            </pic:pic>
                                          </a:graphicData>
                                        </a:graphic>
                                      </wp:inline>
                                    </w:drawing>
                                  </w:r>
                                </w:p>
                                <w:p w14:paraId="387A0449" w14:textId="77777777" w:rsidR="00CD6174" w:rsidRDefault="004A3E14" w:rsidP="00CD6174">
                                  <w:r>
                                    <w:rPr>
                                      <w:rFonts w:ascii="Century Gothic" w:eastAsia="Century Gothic" w:hAnsi="Century Gothic" w:cs="Arial"/>
                                      <w:lang w:val="cy-GB"/>
                                    </w:rPr>
                                    <w:t>Cynllun sylfaenol</w:t>
                                  </w:r>
                                </w:p>
                                <w:p w14:paraId="3C0343C1" w14:textId="77777777" w:rsidR="00CD6174" w:rsidRDefault="00CD6174" w:rsidP="00CD6174">
                                  <w:pPr>
                                    <w:rPr>
                                      <w:noProof/>
                                    </w:rPr>
                                  </w:pPr>
                                </w:p>
                                <w:p w14:paraId="644B17C8" w14:textId="77777777" w:rsidR="00B67BDA" w:rsidRDefault="00B67BDA" w:rsidP="00CD6174">
                                  <w:pPr>
                                    <w:rPr>
                                      <w:rFonts w:ascii="Century Gothic" w:eastAsia="Century Gothic" w:hAnsi="Century Gothic" w:cs="Arial"/>
                                      <w:noProof/>
                                      <w:lang w:val="cy-GB"/>
                                    </w:rPr>
                                  </w:pPr>
                                </w:p>
                                <w:p w14:paraId="2FDC373D" w14:textId="77777777" w:rsidR="00B67BDA" w:rsidRDefault="004A3E14" w:rsidP="00CD6174">
                                  <w:pPr>
                                    <w:rPr>
                                      <w:rFonts w:ascii="Century Gothic" w:eastAsia="Century Gothic" w:hAnsi="Century Gothic" w:cs="Arial"/>
                                      <w:noProof/>
                                      <w:lang w:val="cy-GB"/>
                                    </w:rPr>
                                  </w:pPr>
                                  <w:r>
                                    <w:rPr>
                                      <w:noProof/>
                                    </w:rPr>
                                    <w:drawing>
                                      <wp:inline distT="0" distB="0" distL="0" distR="0" wp14:anchorId="153760B0" wp14:editId="08850733">
                                        <wp:extent cx="1814830" cy="1496695"/>
                                        <wp:effectExtent l="0" t="0" r="0" b="8255"/>
                                        <wp:docPr id="55628585" name="Picture 88" descr="Description automatically generated">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009138" name="Picture 88" descr="A picture containing text, scoreboard, control panel&#10;&#10;Description automatically generated">
                                                  <a:hlinkClick r:id="rId66"/>
                                                </pic:cNvPr>
                                                <pic:cNvPicPr/>
                                              </pic:nvPicPr>
                                              <pic:blipFill>
                                                <a:blip r:embed="rId67">
                                                  <a:extLst>
                                                    <a:ext uri="{28A0092B-C50C-407E-A947-70E740481C1C}">
                                                      <a14:useLocalDpi xmlns:a14="http://schemas.microsoft.com/office/drawing/2010/main" val="0"/>
                                                    </a:ext>
                                                  </a:extLst>
                                                </a:blip>
                                                <a:stretch>
                                                  <a:fillRect/>
                                                </a:stretch>
                                              </pic:blipFill>
                                              <pic:spPr>
                                                <a:xfrm>
                                                  <a:off x="0" y="0"/>
                                                  <a:ext cx="1814830" cy="1496695"/>
                                                </a:xfrm>
                                                <a:prstGeom prst="rect">
                                                  <a:avLst/>
                                                </a:prstGeom>
                                              </pic:spPr>
                                            </pic:pic>
                                          </a:graphicData>
                                        </a:graphic>
                                      </wp:inline>
                                    </w:drawing>
                                  </w:r>
                                </w:p>
                                <w:p w14:paraId="2E3FE1FF" w14:textId="77777777" w:rsidR="00CD6174" w:rsidRDefault="004A3E14" w:rsidP="00CD6174">
                                  <w:r>
                                    <w:rPr>
                                      <w:rFonts w:ascii="Century Gothic" w:eastAsia="Century Gothic" w:hAnsi="Century Gothic" w:cs="Arial"/>
                                      <w:lang w:val="cy-GB"/>
                                    </w:rPr>
                                    <w:t>Cynllun gyda Dodrefn a Ffitiadau.</w:t>
                                  </w:r>
                                </w:p>
                                <w:p w14:paraId="63CDCE5F" w14:textId="77777777" w:rsidR="00CD6174" w:rsidRDefault="00CD6174" w:rsidP="00CD6174"/>
                                <w:p w14:paraId="69731170" w14:textId="77777777" w:rsidR="00B67BDA" w:rsidRDefault="00B67BDA" w:rsidP="00CD6174">
                                  <w:pPr>
                                    <w:rPr>
                                      <w:rFonts w:ascii="Century Gothic" w:eastAsia="Century Gothic" w:hAnsi="Century Gothic" w:cs="Arial"/>
                                      <w:lang w:val="cy-GB"/>
                                    </w:rPr>
                                  </w:pPr>
                                </w:p>
                                <w:p w14:paraId="7E70EA59" w14:textId="77777777" w:rsidR="00B67BDA" w:rsidRDefault="004A3E14" w:rsidP="00CD6174">
                                  <w:pPr>
                                    <w:rPr>
                                      <w:rFonts w:ascii="Century Gothic" w:eastAsia="Century Gothic" w:hAnsi="Century Gothic" w:cs="Arial"/>
                                      <w:lang w:val="cy-GB"/>
                                    </w:rPr>
                                  </w:pPr>
                                  <w:r>
                                    <w:rPr>
                                      <w:noProof/>
                                    </w:rPr>
                                    <w:drawing>
                                      <wp:inline distT="0" distB="0" distL="0" distR="0" wp14:anchorId="7271D909" wp14:editId="14A0203D">
                                        <wp:extent cx="1814830" cy="1518920"/>
                                        <wp:effectExtent l="0" t="0" r="0" b="5080"/>
                                        <wp:docPr id="408259659" name="Picture 89" descr="Description automatically generated">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356689" name="Picture 89" descr="A picture containing text, electronics, circuit&#10;&#10;Description automatically generated">
                                                  <a:hlinkClick r:id="rId68"/>
                                                </pic:cNvPr>
                                                <pic:cNvPicPr/>
                                              </pic:nvPicPr>
                                              <pic:blipFill>
                                                <a:blip r:embed="rId69">
                                                  <a:extLst>
                                                    <a:ext uri="{28A0092B-C50C-407E-A947-70E740481C1C}">
                                                      <a14:useLocalDpi xmlns:a14="http://schemas.microsoft.com/office/drawing/2010/main" val="0"/>
                                                    </a:ext>
                                                  </a:extLst>
                                                </a:blip>
                                                <a:stretch>
                                                  <a:fillRect/>
                                                </a:stretch>
                                              </pic:blipFill>
                                              <pic:spPr>
                                                <a:xfrm>
                                                  <a:off x="0" y="0"/>
                                                  <a:ext cx="1814830" cy="1518920"/>
                                                </a:xfrm>
                                                <a:prstGeom prst="rect">
                                                  <a:avLst/>
                                                </a:prstGeom>
                                              </pic:spPr>
                                            </pic:pic>
                                          </a:graphicData>
                                        </a:graphic>
                                      </wp:inline>
                                    </w:drawing>
                                  </w:r>
                                </w:p>
                                <w:p w14:paraId="4CDB516A" w14:textId="77777777" w:rsidR="00AB0BC1" w:rsidRDefault="004A3E14" w:rsidP="00AB0BC1">
                                  <w:r>
                                    <w:rPr>
                                      <w:rFonts w:ascii="Century Gothic" w:eastAsia="Century Gothic" w:hAnsi="Century Gothic" w:cs="Arial"/>
                                      <w:lang w:val="cy-GB"/>
                                    </w:rPr>
                                    <w:t>Cynllun gyda Dodrefn a Ffitiadau.</w:t>
                                  </w:r>
                                </w:p>
                                <w:p w14:paraId="14CF3DBB" w14:textId="77777777" w:rsidR="00AB0BC1" w:rsidRDefault="00AB0BC1" w:rsidP="00CD6174"/>
                                <w:p w14:paraId="6D7FE9D3" w14:textId="77777777" w:rsidR="00AB0BC1" w:rsidRDefault="00AB0BC1" w:rsidP="00CD6174"/>
                              </w:txbxContent>
                            </wps:txbx>
                            <wps:bodyPr rot="0" spcFirstLastPara="0" vertOverflow="overflow" horzOverflow="overflow" vert="horz" wrap="square" numCol="1" spcCol="0" rtlCol="0" fromWordArt="0" anchor="t" anchorCtr="0" forceAA="0" compatLnSpc="1">
                              <a:prstTxWarp prst="textNoShape">
                                <a:avLst/>
                              </a:prstTxWarp>
                            </wps:bodyPr>
                          </wps:wsp>
                        </a:graphicData>
                      </a:graphic>
                      <wp14:sizeRelV relativeFrom="margin">
                        <wp14:pctHeight>0</wp14:pctHeight>
                      </wp14:sizeRelV>
                    </wp:anchor>
                  </w:drawing>
                </mc:Choice>
                <mc:Fallback>
                  <w:pict>
                    <v:shape id="Text Box 80" o:spid="_x0000_s1057" type="#_x0000_t202" style="width:157.85pt;height:581.54pt;margin-top:0.05pt;margin-left:-0.18pt;mso-height-percent:0;mso-height-relative:margin;mso-wrap-distance-bottom:0;mso-wrap-distance-left:9pt;mso-wrap-distance-right:9pt;mso-wrap-distance-top:0;position:absolute;v-text-anchor:top;z-index:251660288" fillcolor="#3f1d5a" stroked="t" strokecolor="black" strokeweight="0.5pt">
                      <v:textbox>
                        <w:txbxContent>
                          <w:p w:rsidR="00CD6174" w:rsidP="00CD6174" w14:paraId="1DAF5E6E" w14:textId="77777777">
                            <w:pPr>
                              <w:pStyle w:val="Heading1"/>
                              <w:bidi w:val="0"/>
                              <w:spacing w:before="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Cliciwch i weld fersiynau mwy:</w:t>
                            </w:r>
                          </w:p>
                          <w:p w:rsidR="00CD6174" w:rsidP="00CD6174" w14:paraId="6BC6676B" w14:textId="77777777"/>
                          <w:p w:rsidR="00CD6174" w:rsidP="00CD6174" w14:paraId="357A5C52" w14:textId="4A311016">
                            <w:pPr>
                              <w:bidi w:val="0"/>
                            </w:pPr>
                          </w:p>
                          <w:p w:rsidP="00CD6174">
                            <w:pPr>
                              <w:bidi w:val="0"/>
                              <w:rPr>
                                <w:rStyle w:val="DefaultParagraphFont"/>
                                <w:rFonts w:ascii="Century Gothic" w:eastAsia="Century Gothic" w:hAnsi="Century Gothic" w:cs="Times New Roman"/>
                                <w:b w:val="0"/>
                                <w:bCs w:val="0"/>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p>
                          <w:p w:rsidP="00CD6174">
                            <w:pPr>
                              <w:bidi w:val="0"/>
                              <w:rPr>
                                <w:rStyle w:val="DefaultParagraphFont"/>
                                <w:rFonts w:ascii="Century Gothic" w:eastAsia="Century Gothic" w:hAnsi="Century Gothic" w:cs="Times New Roman"/>
                                <w:b w:val="0"/>
                                <w:bCs w:val="0"/>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drawing>
                              <wp:inline distT="0" distB="0" distL="0" distR="0">
                                <wp:extent cx="1814830" cy="1482090"/>
                                <wp:effectExtent l="0" t="0" r="0" b="3810"/>
                                <wp:docPr id="87" name="Picture 87" descr="Description automatically generated with low confidence">
                                  <a:hlinkClick xmlns:a="http://schemas.openxmlformats.org/drawingml/2006/main" xmlns:r="http://schemas.openxmlformats.org/officeDocument/2006/relationships"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693165" name="Picture 87" descr="Diagram&#10;&#10;Description automatically generated with low confidence">
                                          <a:hlinkClick xmlns:a="http://schemas.openxmlformats.org/drawingml/2006/main" xmlns:r="http://schemas.openxmlformats.org/officeDocument/2006/relationships" r:id="rId70"/>
                                        </pic:cNvPr>
                                        <pic:cNvPicPr/>
                                      </pic:nvPicPr>
                                      <pic:blipFill>
                                        <a:blip xmlns:r="http://schemas.openxmlformats.org/officeDocument/2006/relationships" r:embed="rId71">
                                          <a:extLst>
                                            <a:ext xmlns:a="http://schemas.openxmlformats.org/drawingml/2006/main" uri="{28A0092B-C50C-407E-A947-70E740481C1C}">
                                              <a14:useLocalDpi xmlns:a14="http://schemas.microsoft.com/office/drawing/2010/main" val="0"/>
                                            </a:ext>
                                          </a:extLst>
                                        </a:blip>
                                        <a:stretch>
                                          <a:fillRect/>
                                        </a:stretch>
                                      </pic:blipFill>
                                      <pic:spPr>
                                        <a:xfrm>
                                          <a:off x="0" y="0"/>
                                          <a:ext cx="1814830" cy="1482090"/>
                                        </a:xfrm>
                                        <a:prstGeom prst="rect">
                                          <a:avLst/>
                                        </a:prstGeom>
                                      </pic:spPr>
                                    </pic:pic>
                                  </a:graphicData>
                                </a:graphic>
                              </wp:inline>
                            </w:drawing>
                          </w:p>
                          <w:p w:rsidR="00CD6174" w:rsidP="00CD6174" w14:paraId="323497B9" w14:textId="56523CE2">
                            <w:pPr>
                              <w:bidi w:val="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Cynllun sylfaenol</w:t>
                            </w:r>
                          </w:p>
                          <w:p w:rsidR="00CD6174" w:rsidP="00CD6174" w14:paraId="26AD5732" w14:textId="2D3BE3BA">
                            <w:pPr>
                              <w:bidi w:val="0"/>
                              <w:rPr>
                                <w:noProof/>
                              </w:rPr>
                            </w:pPr>
                          </w:p>
                          <w:p w:rsidP="00CD6174">
                            <w:pPr>
                              <w:bidi w:val="0"/>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pPr>
                          </w:p>
                          <w:p w:rsidP="00CD6174">
                            <w:pPr>
                              <w:bidi w:val="0"/>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pPr>
                            <w:drawing>
                              <wp:inline distT="0" distB="0" distL="0" distR="0">
                                <wp:extent cx="1814830" cy="1496695"/>
                                <wp:effectExtent l="0" t="0" r="0" b="8255"/>
                                <wp:docPr id="88" name="Picture 88" descr="Description automatically generated">
                                  <a:hlinkClick xmlns:a="http://schemas.openxmlformats.org/drawingml/2006/main" xmlns:r="http://schemas.openxmlformats.org/officeDocument/2006/relationships"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41672" name="Picture 88" descr="A picture containing text, scoreboard, control panel&#10;&#10;Description automatically generated">
                                          <a:hlinkClick xmlns:a="http://schemas.openxmlformats.org/drawingml/2006/main" xmlns:r="http://schemas.openxmlformats.org/officeDocument/2006/relationships" r:id="rId72"/>
                                        </pic:cNvPr>
                                        <pic:cNvPicPr/>
                                      </pic:nvPicPr>
                                      <pic:blipFill>
                                        <a:blip xmlns:r="http://schemas.openxmlformats.org/officeDocument/2006/relationships" r:embed="rId73">
                                          <a:extLst>
                                            <a:ext xmlns:a="http://schemas.openxmlformats.org/drawingml/2006/main" uri="{28A0092B-C50C-407E-A947-70E740481C1C}">
                                              <a14:useLocalDpi xmlns:a14="http://schemas.microsoft.com/office/drawing/2010/main" val="0"/>
                                            </a:ext>
                                          </a:extLst>
                                        </a:blip>
                                        <a:stretch>
                                          <a:fillRect/>
                                        </a:stretch>
                                      </pic:blipFill>
                                      <pic:spPr>
                                        <a:xfrm>
                                          <a:off x="0" y="0"/>
                                          <a:ext cx="1814830" cy="1496695"/>
                                        </a:xfrm>
                                        <a:prstGeom prst="rect">
                                          <a:avLst/>
                                        </a:prstGeom>
                                      </pic:spPr>
                                    </pic:pic>
                                  </a:graphicData>
                                </a:graphic>
                              </wp:inline>
                            </w:drawing>
                          </w:p>
                          <w:p w:rsidR="00CD6174" w:rsidP="00CD6174" w14:paraId="62F6DB79" w14:textId="74B7EC41">
                            <w:pPr>
                              <w:bidi w:val="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Cynllun gyda Dodrefn a Ffitiadau.</w:t>
                            </w:r>
                          </w:p>
                          <w:p w:rsidR="00CD6174" w:rsidP="00CD6174" w14:paraId="334EA7A5" w14:textId="4DAC2A47">
                            <w:pPr>
                              <w:bidi w:val="0"/>
                            </w:pPr>
                          </w:p>
                          <w:p w:rsidP="00CD6174">
                            <w:pPr>
                              <w:bidi w:val="0"/>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pPr>
                          </w:p>
                          <w:p w:rsidP="00CD6174">
                            <w:pPr>
                              <w:bidi w:val="0"/>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pPr>
                            <w:drawing>
                              <wp:inline distT="0" distB="0" distL="0" distR="0">
                                <wp:extent cx="1814830" cy="1518920"/>
                                <wp:effectExtent l="0" t="0" r="0" b="5080"/>
                                <wp:docPr id="89" name="Picture 89" descr="Description automatically generated">
                                  <a:hlinkClick xmlns:a="http://schemas.openxmlformats.org/drawingml/2006/main" xmlns:r="http://schemas.openxmlformats.org/officeDocument/2006/relationships"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018065" name="Picture 89" descr="A picture containing text, electronics, circuit&#10;&#10;Description automatically generated">
                                          <a:hlinkClick xmlns:a="http://schemas.openxmlformats.org/drawingml/2006/main" xmlns:r="http://schemas.openxmlformats.org/officeDocument/2006/relationships" r:id="rId74"/>
                                        </pic:cNvPr>
                                        <pic:cNvPicPr/>
                                      </pic:nvPicPr>
                                      <pic:blipFill>
                                        <a:blip xmlns:r="http://schemas.openxmlformats.org/officeDocument/2006/relationships" r:embed="rId75">
                                          <a:extLst>
                                            <a:ext xmlns:a="http://schemas.openxmlformats.org/drawingml/2006/main" uri="{28A0092B-C50C-407E-A947-70E740481C1C}">
                                              <a14:useLocalDpi xmlns:a14="http://schemas.microsoft.com/office/drawing/2010/main" val="0"/>
                                            </a:ext>
                                          </a:extLst>
                                        </a:blip>
                                        <a:stretch>
                                          <a:fillRect/>
                                        </a:stretch>
                                      </pic:blipFill>
                                      <pic:spPr>
                                        <a:xfrm>
                                          <a:off x="0" y="0"/>
                                          <a:ext cx="1814830" cy="1518920"/>
                                        </a:xfrm>
                                        <a:prstGeom prst="rect">
                                          <a:avLst/>
                                        </a:prstGeom>
                                      </pic:spPr>
                                    </pic:pic>
                                  </a:graphicData>
                                </a:graphic>
                              </wp:inline>
                            </w:drawing>
                          </w:p>
                          <w:p w:rsidR="00AB0BC1" w:rsidP="00AB0BC1" w14:paraId="52FA52D7" w14:textId="77777777">
                            <w:pPr>
                              <w:bidi w:val="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Cynllun gyda Dodrefn a Ffitiadau.</w:t>
                            </w:r>
                          </w:p>
                          <w:p w:rsidR="00AB0BC1" w:rsidP="00CD6174" w14:paraId="52666C97" w14:textId="3E60ABAE"/>
                          <w:p w:rsidR="00AB0BC1" w:rsidP="00CD6174" w14:paraId="1DA70F59" w14:textId="77777777"/>
                        </w:txbxContent>
                      </v:textbox>
                    </v:shape>
                  </w:pict>
                </mc:Fallback>
              </mc:AlternateContent>
            </w:r>
          </w:p>
        </w:tc>
      </w:tr>
    </w:tbl>
    <w:p w14:paraId="3CA55D1E" w14:textId="72BE708F" w:rsidR="008B2E43" w:rsidRDefault="008B2E43" w:rsidP="008B2E43">
      <w:pPr>
        <w:rPr>
          <w:sz w:val="24"/>
        </w:rPr>
      </w:pPr>
    </w:p>
    <w:p w14:paraId="0EF117B6" w14:textId="16AB4325" w:rsidR="00F95194" w:rsidRDefault="004A3E14">
      <w:pPr>
        <w:spacing w:after="200" w:line="276" w:lineRule="auto"/>
        <w:rPr>
          <w:sz w:val="24"/>
        </w:rPr>
      </w:pPr>
      <w:r>
        <w:rPr>
          <w:sz w:val="24"/>
        </w:rPr>
        <w:br w:type="page"/>
      </w:r>
    </w:p>
    <w:tbl>
      <w:tblPr>
        <w:tblStyle w:val="TableGrid"/>
        <w:tblW w:w="11799" w:type="dxa"/>
        <w:tblInd w:w="-634" w:type="dxa"/>
        <w:tblLook w:val="04A0" w:firstRow="1" w:lastRow="0" w:firstColumn="1" w:lastColumn="0" w:noHBand="0" w:noVBand="1"/>
        <w:tblDescription w:val="Layout table"/>
      </w:tblPr>
      <w:tblGrid>
        <w:gridCol w:w="7909"/>
        <w:gridCol w:w="231"/>
        <w:gridCol w:w="3659"/>
      </w:tblGrid>
      <w:tr w:rsidR="00B67BDA" w14:paraId="6A3B2D12" w14:textId="77777777" w:rsidTr="003C249B">
        <w:trPr>
          <w:trHeight w:val="10397"/>
        </w:trPr>
        <w:tc>
          <w:tcPr>
            <w:tcW w:w="7909" w:type="dxa"/>
          </w:tcPr>
          <w:p w14:paraId="2DC929A3" w14:textId="77777777" w:rsidR="00F95194" w:rsidRDefault="00F95194" w:rsidP="003C249B">
            <w:pPr>
              <w:rPr>
                <w:sz w:val="24"/>
              </w:rPr>
            </w:pPr>
          </w:p>
          <w:p w14:paraId="194F1654" w14:textId="77777777" w:rsidR="00F95194" w:rsidRDefault="004A3E14" w:rsidP="003C249B">
            <w:pPr>
              <w:rPr>
                <w:sz w:val="24"/>
              </w:rPr>
            </w:pPr>
            <w:r>
              <w:rPr>
                <w:noProof/>
              </w:rPr>
              <mc:AlternateContent>
                <mc:Choice Requires="wps">
                  <w:drawing>
                    <wp:inline distT="0" distB="0" distL="0" distR="0" wp14:anchorId="145F2320" wp14:editId="20D33F18">
                      <wp:extent cx="4885349" cy="7010400"/>
                      <wp:effectExtent l="0" t="0" r="0" b="0"/>
                      <wp:docPr id="90" name="Text Box 90" descr="Text box to enter content"/>
                      <wp:cNvGraphicFramePr/>
                      <a:graphic xmlns:a="http://schemas.openxmlformats.org/drawingml/2006/main">
                        <a:graphicData uri="http://schemas.microsoft.com/office/word/2010/wordprocessingShape">
                          <wps:wsp>
                            <wps:cNvSpPr txBox="1"/>
                            <wps:spPr>
                              <a:xfrm>
                                <a:off x="0" y="0"/>
                                <a:ext cx="4885349"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19F9399" w14:textId="77777777" w:rsidR="00F95194" w:rsidRDefault="004A3E14" w:rsidP="00F95194">
                                  <w:pPr>
                                    <w:pStyle w:val="Heading2"/>
                                    <w:spacing w:after="240"/>
                                  </w:pPr>
                                  <w:r>
                                    <w:rPr>
                                      <w:rFonts w:ascii="Century Gothic" w:eastAsia="Century Gothic" w:hAnsi="Century Gothic" w:cs="Times New Roman"/>
                                      <w:color w:val="3F1D5A"/>
                                      <w:szCs w:val="28"/>
                                      <w:lang w:val="cy-GB"/>
                                    </w:rPr>
                                    <w:t>Modelu 2D a 3D</w:t>
                                  </w:r>
                                </w:p>
                                <w:p w14:paraId="51EE18D7" w14:textId="77777777" w:rsidR="00F95194" w:rsidRPr="008F7FF1" w:rsidRDefault="004A3E14" w:rsidP="00F95194">
                                  <w:pPr>
                                    <w:spacing w:after="240"/>
                                    <w:rPr>
                                      <w:b/>
                                      <w:bCs/>
                                      <w:color w:val="CB400B" w:themeColor="text2" w:themeShade="BF"/>
                                    </w:rPr>
                                  </w:pPr>
                                  <w:r>
                                    <w:rPr>
                                      <w:rFonts w:ascii="Century Gothic" w:eastAsia="Century Gothic" w:hAnsi="Century Gothic" w:cs="Arial"/>
                                      <w:b/>
                                      <w:bCs/>
                                      <w:color w:val="CB400B"/>
                                      <w:lang w:val="cy-GB"/>
                                    </w:rPr>
                                    <w:t>Cynllun safle</w:t>
                                  </w:r>
                                </w:p>
                                <w:p w14:paraId="363BDC27" w14:textId="77777777" w:rsidR="00F95194" w:rsidRDefault="004A3E14" w:rsidP="00F95194">
                                  <w:pPr>
                                    <w:spacing w:after="240"/>
                                  </w:pPr>
                                  <w:r>
                                    <w:rPr>
                                      <w:rFonts w:ascii="Century Gothic" w:eastAsia="Century Gothic" w:hAnsi="Century Gothic" w:cs="Arial"/>
                                      <w:lang w:val="cy-GB"/>
                                    </w:rPr>
                                    <w:t>Datblygwyd cynllun y safle gan ddefnyddio meddalwedd graffeg gydag ail haen i ddangos cynnig i ddatblygu ardal y safle yn y cefn, nad oes ei angen ar hyn o bryd, fel tai.</w:t>
                                  </w:r>
                                </w:p>
                                <w:p w14:paraId="31799B29" w14:textId="77777777" w:rsidR="00CB6CA4" w:rsidRDefault="004A3E14" w:rsidP="00F95194">
                                  <w:pPr>
                                    <w:spacing w:after="240"/>
                                  </w:pPr>
                                  <w:r>
                                    <w:rPr>
                                      <w:rFonts w:ascii="Century Gothic" w:eastAsia="Century Gothic" w:hAnsi="Century Gothic" w:cs="Arial"/>
                                      <w:lang w:val="cy-GB"/>
                                    </w:rPr>
                                    <w:t>Mae hyn yn cyfyngu ar y potensial ar gyfer ymestyn y ganolfan feddygol yn y dyfodol ac efallai na ellir ystyried ei bod yn briodol ar hyn o bryd ond mae cynnwys y tai fel rhan o'r cais c</w:t>
                                  </w:r>
                                  <w:r>
                                    <w:rPr>
                                      <w:rFonts w:ascii="Century Gothic" w:eastAsia="Century Gothic" w:hAnsi="Century Gothic" w:cs="Arial"/>
                                      <w:lang w:val="cy-GB"/>
                                    </w:rPr>
                                    <w:t>ynllunio ar gyfer y ganolfan feddygol yn caniatáu i'r opsiwn gael ei ystyried, yn enwedig os yw'n helpu gyda chyllid.</w:t>
                                  </w:r>
                                </w:p>
                                <w:p w14:paraId="21424951" w14:textId="77777777" w:rsidR="00F95194" w:rsidRDefault="004A3E14" w:rsidP="00F95194">
                                  <w:pPr>
                                    <w:spacing w:after="240"/>
                                    <w:rPr>
                                      <w:b/>
                                      <w:bCs/>
                                      <w:color w:val="CB400B" w:themeColor="text2" w:themeShade="BF"/>
                                    </w:rPr>
                                  </w:pPr>
                                  <w:r>
                                    <w:rPr>
                                      <w:rFonts w:ascii="Century Gothic" w:eastAsia="Century Gothic" w:hAnsi="Century Gothic" w:cs="Arial"/>
                                      <w:b/>
                                      <w:bCs/>
                                      <w:color w:val="CB400B"/>
                                      <w:lang w:val="cy-GB"/>
                                    </w:rPr>
                                    <w:t>Amlen adeiladu</w:t>
                                  </w:r>
                                </w:p>
                                <w:p w14:paraId="07035E9A" w14:textId="77777777" w:rsidR="00AD1C0E" w:rsidRDefault="004A3E14" w:rsidP="00F95194">
                                  <w:pPr>
                                    <w:spacing w:after="240"/>
                                  </w:pPr>
                                  <w:r>
                                    <w:rPr>
                                      <w:rFonts w:ascii="Century Gothic" w:eastAsia="Century Gothic" w:hAnsi="Century Gothic" w:cs="Arial"/>
                                      <w:lang w:val="cy-GB"/>
                                    </w:rPr>
                                    <w:t xml:space="preserve">Crëwyd fersiwn 3D o'r model drwy droi'r model 2D sylfaenol (gyda phob haen i ffwrdd, ac eithrio cynllun y waliau) yn olwg isometrig ac yna ymestyn y waliau'n fertigol gan uchder llawr y llawr gwaelod i ffurfio ffrâm </w:t>
                                  </w:r>
                                  <w:r>
                                    <w:rPr>
                                      <w:rFonts w:ascii="Century Gothic" w:eastAsia="Century Gothic" w:hAnsi="Century Gothic" w:cs="Arial"/>
                                      <w:lang w:val="cy-GB"/>
                                    </w:rPr>
                                    <w:t>wifren.</w:t>
                                  </w:r>
                                </w:p>
                                <w:p w14:paraId="2750F9F0" w14:textId="77777777" w:rsidR="00D025C4" w:rsidRPr="004A3E14" w:rsidRDefault="004A3E14" w:rsidP="00F95194">
                                  <w:pPr>
                                    <w:spacing w:after="240"/>
                                    <w:rPr>
                                      <w:lang w:val="cy-GB"/>
                                    </w:rPr>
                                  </w:pPr>
                                  <w:r>
                                    <w:rPr>
                                      <w:rFonts w:ascii="Century Gothic" w:eastAsia="Century Gothic" w:hAnsi="Century Gothic" w:cs="Arial"/>
                                      <w:lang w:val="cy-GB"/>
                                    </w:rPr>
                                    <w:t>Yna estynnwyd y ffrâm wifren drwy godi'r waliau i ffurfio llawr cyntaf y tŷ presennol, gan ychwanegu geometreg amlinellol llethrau'r to ac amlinelliad o'r ffenestri allano</w:t>
                                  </w:r>
                                  <w:r>
                                    <w:rPr>
                                      <w:rFonts w:ascii="Century Gothic" w:eastAsia="Century Gothic" w:hAnsi="Century Gothic" w:cs="Arial"/>
                                      <w:lang w:val="cy-GB"/>
                                    </w:rPr>
                                    <w:t xml:space="preserve">l. </w:t>
                                  </w:r>
                                  <w:r>
                                    <w:rPr>
                                      <w:rFonts w:ascii="Century Gothic" w:eastAsia="Century Gothic" w:hAnsi="Century Gothic" w:cs="Arial"/>
                                      <w:lang w:val="cy-GB"/>
                                    </w:rPr>
                                    <w:t>Yna cafodd y ffrâm wifren ei chysgodi a'i chylchdroi 360</w:t>
                                  </w:r>
                                  <w:r>
                                    <w:rPr>
                                      <w:rFonts w:ascii="Century Gothic" w:eastAsia="Century Gothic" w:hAnsi="Century Gothic" w:cs="Arial"/>
                                      <w:vertAlign w:val="superscript"/>
                                      <w:lang w:val="cy-GB"/>
                                    </w:rPr>
                                    <w:t>0</w:t>
                                  </w:r>
                                  <w:r>
                                    <w:rPr>
                                      <w:rFonts w:ascii="Century Gothic" w:eastAsia="Century Gothic" w:hAnsi="Century Gothic" w:cs="Arial"/>
                                      <w:lang w:val="cy-GB"/>
                                    </w:rPr>
                                    <w:t xml:space="preserve"> i ddewis </w:t>
                                  </w:r>
                                  <w:r>
                                    <w:rPr>
                                      <w:rFonts w:ascii="Century Gothic" w:eastAsia="Century Gothic" w:hAnsi="Century Gothic" w:cs="Arial"/>
                                      <w:lang w:val="cy-GB"/>
                                    </w:rPr>
                                    <w:t>gwedd ar gyfer cyflwyno.</w:t>
                                  </w:r>
                                </w:p>
                                <w:p w14:paraId="6891244F" w14:textId="77777777" w:rsidR="008368FB" w:rsidRPr="004A3E14" w:rsidRDefault="004A3E14" w:rsidP="00DC2C69">
                                  <w:pPr>
                                    <w:spacing w:after="0"/>
                                    <w:rPr>
                                      <w:lang w:val="cy-GB"/>
                                    </w:rPr>
                                  </w:pPr>
                                  <w:r>
                                    <w:rPr>
                                      <w:rFonts w:ascii="Century Gothic" w:eastAsia="Century Gothic" w:hAnsi="Century Gothic" w:cs="Arial"/>
                                      <w:lang w:val="cy-GB"/>
                                    </w:rPr>
                                    <w:t>Yna cafodd golwg persbectif y model ei fewngludo'n ddelwedd i ddarparu lleoliad realistig.</w:t>
                                  </w:r>
                                </w:p>
                                <w:p w14:paraId="232AC66A" w14:textId="77777777" w:rsidR="00DC2C69" w:rsidRPr="004A3E14" w:rsidRDefault="00DC2C69" w:rsidP="00F95194">
                                  <w:pPr>
                                    <w:spacing w:after="240"/>
                                    <w:rPr>
                                      <w:lang w:val="cy-GB"/>
                                    </w:rPr>
                                  </w:pPr>
                                </w:p>
                                <w:p w14:paraId="3B0A9092" w14:textId="77777777" w:rsidR="00C12E79" w:rsidRPr="004A3E14" w:rsidRDefault="00C12E79" w:rsidP="00C12E79">
                                  <w:pPr>
                                    <w:spacing w:after="240"/>
                                    <w:jc w:val="center"/>
                                    <w:rPr>
                                      <w:lang w:val="cy-GB"/>
                                    </w:rPr>
                                  </w:pPr>
                                </w:p>
                                <w:p w14:paraId="1F59167F" w14:textId="77777777" w:rsidR="00B67BDA" w:rsidRDefault="00B67BDA" w:rsidP="00C12E79">
                                  <w:pPr>
                                    <w:spacing w:after="240"/>
                                    <w:jc w:val="center"/>
                                    <w:rPr>
                                      <w:rFonts w:ascii="Century Gothic" w:eastAsia="Century Gothic" w:hAnsi="Century Gothic" w:cs="Arial"/>
                                      <w:lang w:val="cy-GB"/>
                                    </w:rPr>
                                  </w:pPr>
                                </w:p>
                                <w:p w14:paraId="37C0B75E" w14:textId="77777777" w:rsidR="00B67BDA" w:rsidRDefault="004A3E14" w:rsidP="00C12E79">
                                  <w:pPr>
                                    <w:spacing w:after="240"/>
                                    <w:jc w:val="center"/>
                                    <w:rPr>
                                      <w:rFonts w:ascii="Century Gothic" w:eastAsia="Century Gothic" w:hAnsi="Century Gothic" w:cs="Arial"/>
                                      <w:lang w:val="cy-GB"/>
                                    </w:rPr>
                                  </w:pPr>
                                  <w:r>
                                    <w:rPr>
                                      <w:noProof/>
                                    </w:rPr>
                                    <w:drawing>
                                      <wp:inline distT="0" distB="0" distL="0" distR="0" wp14:anchorId="5E018246" wp14:editId="7AEFA785">
                                        <wp:extent cx="4016375" cy="1473123"/>
                                        <wp:effectExtent l="0" t="0" r="3175" b="0"/>
                                        <wp:docPr id="1849459539" name="Picture 36" descr="Description automatically generated">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048525" name="Picture 36" descr="A picture containing text&#10;&#10;Description automatically generated">
                                                  <a:hlinkClick r:id="rId76"/>
                                                </pic:cNvPr>
                                                <pic:cNvPicPr/>
                                              </pic:nvPicPr>
                                              <pic:blipFill>
                                                <a:blip r:embed="rId77">
                                                  <a:extLst>
                                                    <a:ext uri="{28A0092B-C50C-407E-A947-70E740481C1C}">
                                                      <a14:useLocalDpi xmlns:a14="http://schemas.microsoft.com/office/drawing/2010/main" val="0"/>
                                                    </a:ext>
                                                  </a:extLst>
                                                </a:blip>
                                                <a:stretch>
                                                  <a:fillRect/>
                                                </a:stretch>
                                              </pic:blipFill>
                                              <pic:spPr>
                                                <a:xfrm>
                                                  <a:off x="0" y="0"/>
                                                  <a:ext cx="4038334" cy="1481177"/>
                                                </a:xfrm>
                                                <a:prstGeom prst="rect">
                                                  <a:avLst/>
                                                </a:prstGeom>
                                              </pic:spPr>
                                            </pic:pic>
                                          </a:graphicData>
                                        </a:graphic>
                                      </wp:inline>
                                    </w:drawing>
                                  </w:r>
                                </w:p>
                                <w:p w14:paraId="77475195" w14:textId="77777777" w:rsidR="00F95194" w:rsidRDefault="00F95194" w:rsidP="00F95194"/>
                                <w:p w14:paraId="0611C96D" w14:textId="77777777" w:rsidR="00F95194" w:rsidRDefault="00F95194" w:rsidP="00F95194"/>
                                <w:p w14:paraId="73691DA8" w14:textId="77777777" w:rsidR="00F95194" w:rsidRDefault="00F95194" w:rsidP="00F95194"/>
                                <w:p w14:paraId="22A3A5AD" w14:textId="77777777" w:rsidR="00F95194" w:rsidRDefault="00F95194" w:rsidP="00F95194"/>
                                <w:p w14:paraId="7B17AA32" w14:textId="77777777" w:rsidR="00F95194" w:rsidRDefault="00F95194" w:rsidP="00F95194"/>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145F2320" id="Text Box 90" o:spid="_x0000_s1058" type="#_x0000_t202" alt="Text box to enter content" style="width:384.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" filled="f" stroked="f">
                      <v:textbox inset=",23.04pt">
                        <w:txbxContent>
                          <w:p w14:paraId="319F9399" w14:textId="77777777" w:rsidR="00F95194" w:rsidRDefault="004A3E14" w:rsidP="00F95194">
                            <w:pPr>
                              <w:pStyle w:val="Heading2"/>
                              <w:spacing w:after="240"/>
                            </w:pPr>
                            <w:r>
                              <w:rPr>
                                <w:rFonts w:ascii="Century Gothic" w:eastAsia="Century Gothic" w:hAnsi="Century Gothic" w:cs="Times New Roman"/>
                                <w:color w:val="3F1D5A"/>
                                <w:szCs w:val="28"/>
                                <w:lang w:val="cy-GB"/>
                              </w:rPr>
                              <w:t>Modelu 2D a 3D</w:t>
                            </w:r>
                          </w:p>
                          <w:p w14:paraId="51EE18D7" w14:textId="77777777" w:rsidR="00F95194" w:rsidRPr="008F7FF1" w:rsidRDefault="004A3E14" w:rsidP="00F95194">
                            <w:pPr>
                              <w:spacing w:after="240"/>
                              <w:rPr>
                                <w:b/>
                                <w:bCs/>
                                <w:color w:val="CB400B" w:themeColor="text2" w:themeShade="BF"/>
                              </w:rPr>
                            </w:pPr>
                            <w:r>
                              <w:rPr>
                                <w:rFonts w:ascii="Century Gothic" w:eastAsia="Century Gothic" w:hAnsi="Century Gothic" w:cs="Arial"/>
                                <w:b/>
                                <w:bCs/>
                                <w:color w:val="CB400B"/>
                                <w:lang w:val="cy-GB"/>
                              </w:rPr>
                              <w:t>Cynllun safle</w:t>
                            </w:r>
                          </w:p>
                          <w:p w14:paraId="363BDC27" w14:textId="77777777" w:rsidR="00F95194" w:rsidRDefault="004A3E14" w:rsidP="00F95194">
                            <w:pPr>
                              <w:spacing w:after="240"/>
                            </w:pPr>
                            <w:r>
                              <w:rPr>
                                <w:rFonts w:ascii="Century Gothic" w:eastAsia="Century Gothic" w:hAnsi="Century Gothic" w:cs="Arial"/>
                                <w:lang w:val="cy-GB"/>
                              </w:rPr>
                              <w:t>Datblygwyd cynllun y safle gan ddefnyddio meddalwedd graffeg gydag ail haen i ddangos cynnig i ddatblygu ardal y safle yn y cefn, nad oes ei angen ar hyn o bryd, fel tai.</w:t>
                            </w:r>
                          </w:p>
                          <w:p w14:paraId="31799B29" w14:textId="77777777" w:rsidR="00CB6CA4" w:rsidRDefault="004A3E14" w:rsidP="00F95194">
                            <w:pPr>
                              <w:spacing w:after="240"/>
                            </w:pPr>
                            <w:r>
                              <w:rPr>
                                <w:rFonts w:ascii="Century Gothic" w:eastAsia="Century Gothic" w:hAnsi="Century Gothic" w:cs="Arial"/>
                                <w:lang w:val="cy-GB"/>
                              </w:rPr>
                              <w:t>Mae hyn yn cyfyngu ar y potensial ar gyfer ymestyn y ganolfan feddygol yn y dyfodol ac efallai na ellir ystyried ei bod yn briodol ar hyn o bryd ond mae cynnwys y tai fel rhan o'r cais c</w:t>
                            </w:r>
                            <w:r>
                              <w:rPr>
                                <w:rFonts w:ascii="Century Gothic" w:eastAsia="Century Gothic" w:hAnsi="Century Gothic" w:cs="Arial"/>
                                <w:lang w:val="cy-GB"/>
                              </w:rPr>
                              <w:t>ynllunio ar gyfer y ganolfan feddygol yn caniatáu i'r opsiwn gael ei ystyried, yn enwedig os yw'n helpu gyda chyllid.</w:t>
                            </w:r>
                          </w:p>
                          <w:p w14:paraId="21424951" w14:textId="77777777" w:rsidR="00F95194" w:rsidRDefault="004A3E14" w:rsidP="00F95194">
                            <w:pPr>
                              <w:spacing w:after="240"/>
                              <w:rPr>
                                <w:b/>
                                <w:bCs/>
                                <w:color w:val="CB400B" w:themeColor="text2" w:themeShade="BF"/>
                              </w:rPr>
                            </w:pPr>
                            <w:r>
                              <w:rPr>
                                <w:rFonts w:ascii="Century Gothic" w:eastAsia="Century Gothic" w:hAnsi="Century Gothic" w:cs="Arial"/>
                                <w:b/>
                                <w:bCs/>
                                <w:color w:val="CB400B"/>
                                <w:lang w:val="cy-GB"/>
                              </w:rPr>
                              <w:t>Amlen adeiladu</w:t>
                            </w:r>
                          </w:p>
                          <w:p w14:paraId="07035E9A" w14:textId="77777777" w:rsidR="00AD1C0E" w:rsidRDefault="004A3E14" w:rsidP="00F95194">
                            <w:pPr>
                              <w:spacing w:after="240"/>
                            </w:pPr>
                            <w:r>
                              <w:rPr>
                                <w:rFonts w:ascii="Century Gothic" w:eastAsia="Century Gothic" w:hAnsi="Century Gothic" w:cs="Arial"/>
                                <w:lang w:val="cy-GB"/>
                              </w:rPr>
                              <w:t xml:space="preserve">Crëwyd fersiwn 3D o'r model drwy droi'r model 2D sylfaenol (gyda phob haen i ffwrdd, ac eithrio cynllun y waliau) yn olwg isometrig ac yna ymestyn y waliau'n fertigol gan uchder llawr y llawr gwaelod i ffurfio ffrâm </w:t>
                            </w:r>
                            <w:r>
                              <w:rPr>
                                <w:rFonts w:ascii="Century Gothic" w:eastAsia="Century Gothic" w:hAnsi="Century Gothic" w:cs="Arial"/>
                                <w:lang w:val="cy-GB"/>
                              </w:rPr>
                              <w:t>wifren.</w:t>
                            </w:r>
                          </w:p>
                          <w:p w14:paraId="2750F9F0" w14:textId="77777777" w:rsidR="00D025C4" w:rsidRPr="004A3E14" w:rsidRDefault="004A3E14" w:rsidP="00F95194">
                            <w:pPr>
                              <w:spacing w:after="240"/>
                              <w:rPr>
                                <w:lang w:val="cy-GB"/>
                              </w:rPr>
                            </w:pPr>
                            <w:r>
                              <w:rPr>
                                <w:rFonts w:ascii="Century Gothic" w:eastAsia="Century Gothic" w:hAnsi="Century Gothic" w:cs="Arial"/>
                                <w:lang w:val="cy-GB"/>
                              </w:rPr>
                              <w:t>Yna estynnwyd y ffrâm wifren drwy godi'r waliau i ffurfio llawr cyntaf y tŷ presennol, gan ychwanegu geometreg amlinellol llethrau'r to ac amlinelliad o'r ffenestri allano</w:t>
                            </w:r>
                            <w:r>
                              <w:rPr>
                                <w:rFonts w:ascii="Century Gothic" w:eastAsia="Century Gothic" w:hAnsi="Century Gothic" w:cs="Arial"/>
                                <w:lang w:val="cy-GB"/>
                              </w:rPr>
                              <w:t xml:space="preserve">l. </w:t>
                            </w:r>
                            <w:r>
                              <w:rPr>
                                <w:rFonts w:ascii="Century Gothic" w:eastAsia="Century Gothic" w:hAnsi="Century Gothic" w:cs="Arial"/>
                                <w:lang w:val="cy-GB"/>
                              </w:rPr>
                              <w:t>Yna cafodd y ffrâm wifren ei chysgodi a'i chylchdroi 360</w:t>
                            </w:r>
                            <w:r>
                              <w:rPr>
                                <w:rFonts w:ascii="Century Gothic" w:eastAsia="Century Gothic" w:hAnsi="Century Gothic" w:cs="Arial"/>
                                <w:vertAlign w:val="superscript"/>
                                <w:lang w:val="cy-GB"/>
                              </w:rPr>
                              <w:t>0</w:t>
                            </w:r>
                            <w:r>
                              <w:rPr>
                                <w:rFonts w:ascii="Century Gothic" w:eastAsia="Century Gothic" w:hAnsi="Century Gothic" w:cs="Arial"/>
                                <w:lang w:val="cy-GB"/>
                              </w:rPr>
                              <w:t xml:space="preserve"> i ddewis </w:t>
                            </w:r>
                            <w:r>
                              <w:rPr>
                                <w:rFonts w:ascii="Century Gothic" w:eastAsia="Century Gothic" w:hAnsi="Century Gothic" w:cs="Arial"/>
                                <w:lang w:val="cy-GB"/>
                              </w:rPr>
                              <w:t>gwedd ar gyfer cyflwyno.</w:t>
                            </w:r>
                          </w:p>
                          <w:p w14:paraId="6891244F" w14:textId="77777777" w:rsidR="008368FB" w:rsidRPr="004A3E14" w:rsidRDefault="004A3E14" w:rsidP="00DC2C69">
                            <w:pPr>
                              <w:spacing w:after="0"/>
                              <w:rPr>
                                <w:lang w:val="cy-GB"/>
                              </w:rPr>
                            </w:pPr>
                            <w:r>
                              <w:rPr>
                                <w:rFonts w:ascii="Century Gothic" w:eastAsia="Century Gothic" w:hAnsi="Century Gothic" w:cs="Arial"/>
                                <w:lang w:val="cy-GB"/>
                              </w:rPr>
                              <w:t>Yna cafodd golwg persbectif y model ei fewngludo'n ddelwedd i ddarparu lleoliad realistig.</w:t>
                            </w:r>
                          </w:p>
                          <w:p w14:paraId="232AC66A" w14:textId="77777777" w:rsidR="00DC2C69" w:rsidRPr="004A3E14" w:rsidRDefault="00DC2C69" w:rsidP="00F95194">
                            <w:pPr>
                              <w:spacing w:after="240"/>
                              <w:rPr>
                                <w:lang w:val="cy-GB"/>
                              </w:rPr>
                            </w:pPr>
                          </w:p>
                          <w:p w14:paraId="3B0A9092" w14:textId="77777777" w:rsidR="00C12E79" w:rsidRPr="004A3E14" w:rsidRDefault="00C12E79" w:rsidP="00C12E79">
                            <w:pPr>
                              <w:spacing w:after="240"/>
                              <w:jc w:val="center"/>
                              <w:rPr>
                                <w:lang w:val="cy-GB"/>
                              </w:rPr>
                            </w:pPr>
                          </w:p>
                          <w:p w14:paraId="1F59167F" w14:textId="77777777" w:rsidR="00B67BDA" w:rsidRDefault="00B67BDA" w:rsidP="00C12E79">
                            <w:pPr>
                              <w:spacing w:after="240"/>
                              <w:jc w:val="center"/>
                              <w:rPr>
                                <w:rFonts w:ascii="Century Gothic" w:eastAsia="Century Gothic" w:hAnsi="Century Gothic" w:cs="Arial"/>
                                <w:lang w:val="cy-GB"/>
                              </w:rPr>
                            </w:pPr>
                          </w:p>
                          <w:p w14:paraId="37C0B75E" w14:textId="77777777" w:rsidR="00B67BDA" w:rsidRDefault="004A3E14" w:rsidP="00C12E79">
                            <w:pPr>
                              <w:spacing w:after="240"/>
                              <w:jc w:val="center"/>
                              <w:rPr>
                                <w:rFonts w:ascii="Century Gothic" w:eastAsia="Century Gothic" w:hAnsi="Century Gothic" w:cs="Arial"/>
                                <w:lang w:val="cy-GB"/>
                              </w:rPr>
                            </w:pPr>
                            <w:r>
                              <w:rPr>
                                <w:noProof/>
                              </w:rPr>
                              <w:drawing>
                                <wp:inline distT="0" distB="0" distL="0" distR="0" wp14:anchorId="5E018246" wp14:editId="7AEFA785">
                                  <wp:extent cx="4016375" cy="1473123"/>
                                  <wp:effectExtent l="0" t="0" r="3175" b="0"/>
                                  <wp:docPr id="1849459539" name="Picture 36" descr="Description automatically generated">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048525" name="Picture 36" descr="A picture containing text&#10;&#10;Description automatically generated">
                                            <a:hlinkClick r:id="rId76"/>
                                          </pic:cNvPr>
                                          <pic:cNvPicPr/>
                                        </pic:nvPicPr>
                                        <pic:blipFill>
                                          <a:blip r:embed="rId77">
                                            <a:extLst>
                                              <a:ext uri="{28A0092B-C50C-407E-A947-70E740481C1C}">
                                                <a14:useLocalDpi xmlns:a14="http://schemas.microsoft.com/office/drawing/2010/main" val="0"/>
                                              </a:ext>
                                            </a:extLst>
                                          </a:blip>
                                          <a:stretch>
                                            <a:fillRect/>
                                          </a:stretch>
                                        </pic:blipFill>
                                        <pic:spPr>
                                          <a:xfrm>
                                            <a:off x="0" y="0"/>
                                            <a:ext cx="4038334" cy="1481177"/>
                                          </a:xfrm>
                                          <a:prstGeom prst="rect">
                                            <a:avLst/>
                                          </a:prstGeom>
                                        </pic:spPr>
                                      </pic:pic>
                                    </a:graphicData>
                                  </a:graphic>
                                </wp:inline>
                              </w:drawing>
                            </w:r>
                          </w:p>
                          <w:p w14:paraId="77475195" w14:textId="77777777" w:rsidR="00F95194" w:rsidRDefault="00F95194" w:rsidP="00F95194"/>
                          <w:p w14:paraId="0611C96D" w14:textId="77777777" w:rsidR="00F95194" w:rsidRDefault="00F95194" w:rsidP="00F95194"/>
                          <w:p w14:paraId="73691DA8" w14:textId="77777777" w:rsidR="00F95194" w:rsidRDefault="00F95194" w:rsidP="00F95194"/>
                          <w:p w14:paraId="22A3A5AD" w14:textId="77777777" w:rsidR="00F95194" w:rsidRDefault="00F95194" w:rsidP="00F95194"/>
                          <w:p w14:paraId="7B17AA32" w14:textId="77777777" w:rsidR="00F95194" w:rsidRDefault="00F95194" w:rsidP="00F95194"/>
                        </w:txbxContent>
                      </v:textbox>
                      <w10:anchorlock/>
                    </v:shape>
                  </w:pict>
                </mc:Fallback>
              </mc:AlternateContent>
            </w:r>
          </w:p>
        </w:tc>
        <w:tc>
          <w:tcPr>
            <w:tcW w:w="231" w:type="dxa"/>
          </w:tcPr>
          <w:p w14:paraId="0A184C44" w14:textId="77777777" w:rsidR="00F95194" w:rsidRDefault="00F95194" w:rsidP="003C249B">
            <w:pPr>
              <w:rPr>
                <w:sz w:val="24"/>
              </w:rPr>
            </w:pPr>
          </w:p>
        </w:tc>
        <w:tc>
          <w:tcPr>
            <w:tcW w:w="3659" w:type="dxa"/>
            <w:shd w:val="clear" w:color="auto" w:fill="421D5D"/>
          </w:tcPr>
          <w:p w14:paraId="61328592" w14:textId="77777777" w:rsidR="00F95194" w:rsidRPr="00C412C9" w:rsidRDefault="004A3E14" w:rsidP="003C249B">
            <w:pPr>
              <w:rPr>
                <w:sz w:val="24"/>
              </w:rPr>
            </w:pPr>
            <w:r>
              <w:rPr>
                <w:b/>
                <w:bCs/>
                <w:noProof/>
                <w:color w:val="CB400B" w:themeColor="text2" w:themeShade="BF"/>
              </w:rPr>
              <mc:AlternateContent>
                <mc:Choice Requires="wps">
                  <w:drawing>
                    <wp:anchor distT="0" distB="0" distL="114300" distR="114300" simplePos="0" relativeHeight="251663360" behindDoc="0" locked="0" layoutInCell="1" allowOverlap="1" wp14:anchorId="63284599" wp14:editId="1B02DC2C">
                      <wp:simplePos x="0" y="0"/>
                      <wp:positionH relativeFrom="column">
                        <wp:posOffset>-2296</wp:posOffset>
                      </wp:positionH>
                      <wp:positionV relativeFrom="paragraph">
                        <wp:posOffset>684</wp:posOffset>
                      </wp:positionV>
                      <wp:extent cx="2004646" cy="7385538"/>
                      <wp:effectExtent l="0" t="0" r="15240" b="25400"/>
                      <wp:wrapNone/>
                      <wp:docPr id="91" name="Text Box 91"/>
                      <wp:cNvGraphicFramePr/>
                      <a:graphic xmlns:a="http://schemas.openxmlformats.org/drawingml/2006/main">
                        <a:graphicData uri="http://schemas.microsoft.com/office/word/2010/wordprocessingShape">
                          <wps:wsp>
                            <wps:cNvSpPr txBox="1"/>
                            <wps:spPr>
                              <a:xfrm>
                                <a:off x="0" y="0"/>
                                <a:ext cx="2004646" cy="7385538"/>
                              </a:xfrm>
                              <a:prstGeom prst="rect">
                                <a:avLst/>
                              </a:prstGeom>
                              <a:solidFill>
                                <a:schemeClr val="accent1"/>
                              </a:solidFill>
                              <a:ln w="6350">
                                <a:solidFill>
                                  <a:prstClr val="black"/>
                                </a:solidFill>
                              </a:ln>
                            </wps:spPr>
                            <wps:txbx>
                              <w:txbxContent>
                                <w:p w14:paraId="1992AD49" w14:textId="77777777" w:rsidR="00F95194" w:rsidRDefault="004A3E14" w:rsidP="00F95194">
                                  <w:pPr>
                                    <w:pStyle w:val="Heading1"/>
                                    <w:spacing w:before="0"/>
                                  </w:pPr>
                                  <w:r>
                                    <w:rPr>
                                      <w:rFonts w:ascii="Century Gothic" w:eastAsia="Century Gothic" w:hAnsi="Century Gothic" w:cs="Times New Roman"/>
                                      <w:color w:val="FFFFFF"/>
                                      <w:szCs w:val="28"/>
                                      <w:lang w:val="cy-GB"/>
                                    </w:rPr>
                                    <w:t>Cli</w:t>
                                  </w:r>
                                  <w:r>
                                    <w:rPr>
                                      <w:rFonts w:ascii="Century Gothic" w:eastAsia="Century Gothic" w:hAnsi="Century Gothic" w:cs="Times New Roman"/>
                                      <w:color w:val="FFFFFF"/>
                                      <w:szCs w:val="28"/>
                                      <w:lang w:val="cy-GB"/>
                                    </w:rPr>
                                    <w:t>ciwch i weld fersiynau mwy:</w:t>
                                  </w:r>
                                </w:p>
                                <w:p w14:paraId="2B0E7AE6" w14:textId="77777777" w:rsidR="00F95194" w:rsidRDefault="00F95194" w:rsidP="00F95194"/>
                                <w:p w14:paraId="658D97ED" w14:textId="77777777" w:rsidR="00F95194" w:rsidRDefault="00F95194" w:rsidP="00F95194"/>
                                <w:p w14:paraId="040A5F27" w14:textId="77777777" w:rsidR="00B67BDA" w:rsidRDefault="00B67BDA" w:rsidP="00F95194">
                                  <w:pPr>
                                    <w:rPr>
                                      <w:rFonts w:ascii="Century Gothic" w:eastAsia="Century Gothic" w:hAnsi="Century Gothic" w:cs="Times New Roman"/>
                                      <w:color w:val="FFFFFF"/>
                                      <w:sz w:val="28"/>
                                      <w:szCs w:val="28"/>
                                      <w:lang w:val="cy-GB"/>
                                    </w:rPr>
                                  </w:pPr>
                                </w:p>
                                <w:p w14:paraId="1CF11EE8" w14:textId="77777777" w:rsidR="00B67BDA" w:rsidRDefault="004A3E14" w:rsidP="00F95194">
                                  <w:pPr>
                                    <w:rPr>
                                      <w:rFonts w:ascii="Century Gothic" w:eastAsia="Century Gothic" w:hAnsi="Century Gothic" w:cs="Times New Roman"/>
                                      <w:color w:val="FFFFFF"/>
                                      <w:sz w:val="28"/>
                                      <w:szCs w:val="28"/>
                                      <w:lang w:val="cy-GB"/>
                                    </w:rPr>
                                  </w:pPr>
                                  <w:r>
                                    <w:rPr>
                                      <w:noProof/>
                                    </w:rPr>
                                    <w:drawing>
                                      <wp:inline distT="0" distB="0" distL="0" distR="0" wp14:anchorId="56FA8F54" wp14:editId="655966A6">
                                        <wp:extent cx="1814830" cy="2473325"/>
                                        <wp:effectExtent l="0" t="0" r="0" b="3175"/>
                                        <wp:docPr id="1634410461" name="Picture 96" descr="Disgrifiad a gynhyrchir yn awtomati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37885" name="Picture 96" descr="Diagram, engineering drawing&#10;&#10;Description automatically generated">
                                                  <a:hlinkClick r:id="rId78"/>
                                                </pic:cNvPr>
                                                <pic:cNvPicPr/>
                                              </pic:nvPicPr>
                                              <pic:blipFill>
                                                <a:blip r:embed="rId79">
                                                  <a:extLst>
                                                    <a:ext uri="{28A0092B-C50C-407E-A947-70E740481C1C}">
                                                      <a14:useLocalDpi xmlns:a14="http://schemas.microsoft.com/office/drawing/2010/main" val="0"/>
                                                    </a:ext>
                                                  </a:extLst>
                                                </a:blip>
                                                <a:stretch>
                                                  <a:fillRect/>
                                                </a:stretch>
                                              </pic:blipFill>
                                              <pic:spPr>
                                                <a:xfrm>
                                                  <a:off x="0" y="0"/>
                                                  <a:ext cx="1814830" cy="2473325"/>
                                                </a:xfrm>
                                                <a:prstGeom prst="rect">
                                                  <a:avLst/>
                                                </a:prstGeom>
                                              </pic:spPr>
                                            </pic:pic>
                                          </a:graphicData>
                                        </a:graphic>
                                      </wp:inline>
                                    </w:drawing>
                                  </w:r>
                                </w:p>
                                <w:p w14:paraId="693B658C" w14:textId="77777777" w:rsidR="00F95194" w:rsidRDefault="004A3E14" w:rsidP="00F95194">
                                  <w:r>
                                    <w:rPr>
                                      <w:rFonts w:ascii="Century Gothic" w:eastAsia="Century Gothic" w:hAnsi="Century Gothic" w:cs="Arial"/>
                                      <w:lang w:val="cy-GB"/>
                                    </w:rPr>
                                    <w:t>Cynllun Safle Arfaethedig</w:t>
                                  </w:r>
                                </w:p>
                                <w:p w14:paraId="26B39FB3" w14:textId="77777777" w:rsidR="00F95194" w:rsidRDefault="004A3E14" w:rsidP="00F95194">
                                  <w:r>
                                    <w:rPr>
                                      <w:noProof/>
                                    </w:rPr>
                                    <w:drawing>
                                      <wp:inline distT="0" distB="0" distL="0" distR="0" wp14:anchorId="31C3E60B" wp14:editId="435CF183">
                                        <wp:extent cx="1814830" cy="1242695"/>
                                        <wp:effectExtent l="0" t="0" r="0" b="0"/>
                                        <wp:docPr id="1422702865" name="Picture 71">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41232" name="Picture 71">
                                                  <a:hlinkClick r:id="rId80"/>
                                                </pic:cNvPr>
                                                <pic:cNvPicPr/>
                                              </pic:nvPicPr>
                                              <pic:blipFill>
                                                <a:blip r:embed="rId81">
                                                  <a:extLst>
                                                    <a:ext uri="{28A0092B-C50C-407E-A947-70E740481C1C}">
                                                      <a14:useLocalDpi xmlns:a14="http://schemas.microsoft.com/office/drawing/2010/main" val="0"/>
                                                    </a:ext>
                                                  </a:extLst>
                                                </a:blip>
                                                <a:stretch>
                                                  <a:fillRect/>
                                                </a:stretch>
                                              </pic:blipFill>
                                              <pic:spPr>
                                                <a:xfrm>
                                                  <a:off x="0" y="0"/>
                                                  <a:ext cx="1814830" cy="1242695"/>
                                                </a:xfrm>
                                                <a:prstGeom prst="rect">
                                                  <a:avLst/>
                                                </a:prstGeom>
                                              </pic:spPr>
                                            </pic:pic>
                                          </a:graphicData>
                                        </a:graphic>
                                      </wp:inline>
                                    </w:drawing>
                                  </w:r>
                                </w:p>
                                <w:p w14:paraId="540268D2" w14:textId="77777777" w:rsidR="00C12E79" w:rsidRDefault="004A3E14" w:rsidP="00F95194">
                                  <w:r>
                                    <w:rPr>
                                      <w:rFonts w:ascii="Century Gothic" w:eastAsia="Century Gothic" w:hAnsi="Century Gothic" w:cs="Arial"/>
                                      <w:lang w:val="cy-GB"/>
                                    </w:rPr>
                                    <w:t>Ffrâm Wifren</w:t>
                                  </w:r>
                                </w:p>
                                <w:p w14:paraId="7B7C3579" w14:textId="77777777" w:rsidR="00C12E79" w:rsidRDefault="00C12E79" w:rsidP="00F95194"/>
                                <w:p w14:paraId="671C6674" w14:textId="77777777" w:rsidR="00B67BDA" w:rsidRDefault="00B67BDA" w:rsidP="00F95194">
                                  <w:pPr>
                                    <w:rPr>
                                      <w:rFonts w:ascii="Century Gothic" w:eastAsia="Century Gothic" w:hAnsi="Century Gothic" w:cs="Arial"/>
                                      <w:lang w:val="cy-GB"/>
                                    </w:rPr>
                                  </w:pPr>
                                </w:p>
                                <w:p w14:paraId="479367F3" w14:textId="77777777" w:rsidR="00B67BDA" w:rsidRDefault="004A3E14" w:rsidP="00F95194">
                                  <w:pPr>
                                    <w:rPr>
                                      <w:rFonts w:ascii="Century Gothic" w:eastAsia="Century Gothic" w:hAnsi="Century Gothic" w:cs="Arial"/>
                                      <w:lang w:val="cy-GB"/>
                                    </w:rPr>
                                  </w:pPr>
                                  <w:r>
                                    <w:rPr>
                                      <w:noProof/>
                                    </w:rPr>
                                    <w:drawing>
                                      <wp:inline distT="0" distB="0" distL="0" distR="0" wp14:anchorId="5FAA0D4C" wp14:editId="19CD0D3B">
                                        <wp:extent cx="1814830" cy="900430"/>
                                        <wp:effectExtent l="0" t="0" r="0" b="0"/>
                                        <wp:docPr id="219338575" name="Picture 78" descr="Description automatically generated">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13038" name="Picture 78" descr="Graphical user interface&#10;&#10;Description automatically generated">
                                                  <a:hlinkClick r:id="rId82"/>
                                                </pic:cNvPr>
                                                <pic:cNvPicPr/>
                                              </pic:nvPicPr>
                                              <pic:blipFill>
                                                <a:blip r:embed="rId83">
                                                  <a:extLst>
                                                    <a:ext uri="{28A0092B-C50C-407E-A947-70E740481C1C}">
                                                      <a14:useLocalDpi xmlns:a14="http://schemas.microsoft.com/office/drawing/2010/main" val="0"/>
                                                    </a:ext>
                                                  </a:extLst>
                                                </a:blip>
                                                <a:stretch>
                                                  <a:fillRect/>
                                                </a:stretch>
                                              </pic:blipFill>
                                              <pic:spPr>
                                                <a:xfrm>
                                                  <a:off x="0" y="0"/>
                                                  <a:ext cx="1814830" cy="900430"/>
                                                </a:xfrm>
                                                <a:prstGeom prst="rect">
                                                  <a:avLst/>
                                                </a:prstGeom>
                                              </pic:spPr>
                                            </pic:pic>
                                          </a:graphicData>
                                        </a:graphic>
                                      </wp:inline>
                                    </w:drawing>
                                  </w:r>
                                </w:p>
                                <w:p w14:paraId="7D07C01F" w14:textId="77777777" w:rsidR="00C12E79" w:rsidRDefault="004A3E14" w:rsidP="00F95194">
                                  <w:r>
                                    <w:rPr>
                                      <w:rFonts w:ascii="Century Gothic" w:eastAsia="Century Gothic" w:hAnsi="Century Gothic" w:cs="Arial"/>
                                      <w:lang w:val="cy-GB"/>
                                    </w:rPr>
                                    <w:t>Golwg Persbectif</w:t>
                                  </w:r>
                                </w:p>
                                <w:p w14:paraId="2D626637" w14:textId="77777777" w:rsidR="00C12E79" w:rsidRDefault="00C12E79" w:rsidP="00F95194"/>
                              </w:txbxContent>
                            </wps:txbx>
                            <wps:bodyPr rot="0" spcFirstLastPara="0" vertOverflow="overflow" horzOverflow="overflow" vert="horz" wrap="square" numCol="1" spcCol="0" rtlCol="0" fromWordArt="0" anchor="t" anchorCtr="0" forceAA="0" compatLnSpc="1">
                              <a:prstTxWarp prst="textNoShape">
                                <a:avLst/>
                              </a:prstTxWarp>
                            </wps:bodyPr>
                          </wps:wsp>
                        </a:graphicData>
                      </a:graphic>
                      <wp14:sizeRelV relativeFrom="margin">
                        <wp14:pctHeight>0</wp14:pctHeight>
                      </wp14:sizeRelV>
                    </wp:anchor>
                  </w:drawing>
                </mc:Choice>
                <mc:Fallback>
                  <w:pict>
                    <v:shape id="Text Box 91" o:spid="_x0000_s1059" type="#_x0000_t202" style="width:157.85pt;height:581.54pt;margin-top:0.05pt;margin-left:-0.18pt;mso-height-percent:0;mso-height-relative:margin;mso-wrap-distance-bottom:0;mso-wrap-distance-left:9pt;mso-wrap-distance-right:9pt;mso-wrap-distance-top:0;position:absolute;v-text-anchor:top;z-index:251662336" fillcolor="#3f1d5a" stroked="t" strokecolor="black" strokeweight="0.5pt">
                      <v:textbox>
                        <w:txbxContent>
                          <w:p w:rsidR="00F95194" w:rsidP="00F95194" w14:paraId="1C7A8C11" w14:textId="77777777">
                            <w:pPr>
                              <w:pStyle w:val="Heading1"/>
                              <w:bidi w:val="0"/>
                              <w:spacing w:before="0"/>
                            </w:pPr>
                            <w:r>
                              <w:rPr>
                                <w:rStyle w:val="DefaultParagraphFont"/>
                                <w:rFonts w:ascii="Century Gothic" w:eastAsia="Century Gothic" w:hAnsi="Century Gothic" w:cs="Times New Roman"/>
                                <w:b w:val="0"/>
                                <w:bCs/>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t>Cliciwch i weld fersiynau mwy:</w:t>
                            </w:r>
                          </w:p>
                          <w:p w:rsidR="00F95194" w:rsidP="00F95194" w14:paraId="245C2492" w14:textId="77777777"/>
                          <w:p w:rsidR="00F95194" w:rsidP="00F95194" w14:paraId="7DF3B7F2" w14:textId="0B4B0BE8">
                            <w:pPr>
                              <w:bidi w:val="0"/>
                            </w:pPr>
                          </w:p>
                          <w:p w:rsidP="00F95194">
                            <w:pPr>
                              <w:bidi w:val="0"/>
                              <w:rPr>
                                <w:rStyle w:val="DefaultParagraphFont"/>
                                <w:rFonts w:ascii="Century Gothic" w:eastAsia="Century Gothic" w:hAnsi="Century Gothic" w:cs="Times New Roman"/>
                                <w:b w:val="0"/>
                                <w:bCs w:val="0"/>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p>
                          <w:p w:rsidP="00F95194">
                            <w:pPr>
                              <w:bidi w:val="0"/>
                              <w:rPr>
                                <w:rStyle w:val="DefaultParagraphFont"/>
                                <w:rFonts w:ascii="Century Gothic" w:eastAsia="Century Gothic" w:hAnsi="Century Gothic" w:cs="Times New Roman"/>
                                <w:b w:val="0"/>
                                <w:bCs w:val="0"/>
                                <w:i w:val="0"/>
                                <w:iCs w:val="0"/>
                                <w:caps w:val="0"/>
                                <w:smallCaps w:val="0"/>
                                <w:strike w:val="0"/>
                                <w:dstrike w:val="0"/>
                                <w:outline w:val="0"/>
                                <w:shadow w:val="0"/>
                                <w:emboss w:val="0"/>
                                <w:imprint w:val="0"/>
                                <w:noProof w:val="0"/>
                                <w:vanish w:val="0"/>
                                <w:color w:val="FFFFFF"/>
                                <w:spacing w:val="0"/>
                                <w:w w:val="100"/>
                                <w:kern w:val="0"/>
                                <w:position w:val="0"/>
                                <w:sz w:val="28"/>
                                <w:szCs w:val="28"/>
                                <w:highlight w:val="none"/>
                                <w:u w:val="none" w:color="auto"/>
                                <w:bdr w:val="none" w:sz="0" w:space="0" w:color="auto"/>
                                <w:shd w:val="clear" w:color="auto" w:fill="auto"/>
                                <w:vertAlign w:val="baseline"/>
                                <w:rtl w:val="0"/>
                                <w:cs w:val="0"/>
                                <w:lang w:val="cy-GB" w:eastAsia="en-US" w:bidi="ar-SA"/>
                              </w:rPr>
                            </w:pPr>
                            <w:drawing>
                              <wp:inline distT="0" distB="0" distL="0" distR="0">
                                <wp:extent cx="1814830" cy="2473325"/>
                                <wp:effectExtent l="0" t="0" r="0" b="3175"/>
                                <wp:docPr id="96" name="Picture 96" descr="Disgrifiad a gynhyrchir yn awtomatig">
                                  <a:hlinkClick xmlns:a="http://schemas.openxmlformats.org/drawingml/2006/main" xmlns:r="http://schemas.openxmlformats.org/officeDocument/2006/relationships"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664408" name="Picture 96" descr="Diagram, engineering drawing&#10;&#10;Description automatically generated">
                                          <a:hlinkClick xmlns:a="http://schemas.openxmlformats.org/drawingml/2006/main" xmlns:r="http://schemas.openxmlformats.org/officeDocument/2006/relationships" r:id="rId84"/>
                                        </pic:cNvPr>
                                        <pic:cNvPicPr/>
                                      </pic:nvPicPr>
                                      <pic:blipFill>
                                        <a:blip xmlns:r="http://schemas.openxmlformats.org/officeDocument/2006/relationships" r:embed="rId85">
                                          <a:extLst>
                                            <a:ext xmlns:a="http://schemas.openxmlformats.org/drawingml/2006/main" uri="{28A0092B-C50C-407E-A947-70E740481C1C}">
                                              <a14:useLocalDpi xmlns:a14="http://schemas.microsoft.com/office/drawing/2010/main" val="0"/>
                                            </a:ext>
                                          </a:extLst>
                                        </a:blip>
                                        <a:stretch>
                                          <a:fillRect/>
                                        </a:stretch>
                                      </pic:blipFill>
                                      <pic:spPr>
                                        <a:xfrm>
                                          <a:off x="0" y="0"/>
                                          <a:ext cx="1814830" cy="2473325"/>
                                        </a:xfrm>
                                        <a:prstGeom prst="rect">
                                          <a:avLst/>
                                        </a:prstGeom>
                                      </pic:spPr>
                                    </pic:pic>
                                  </a:graphicData>
                                </a:graphic>
                              </wp:inline>
                            </w:drawing>
                          </w:p>
                          <w:p w:rsidR="00F95194" w:rsidP="00F95194" w14:paraId="38D05CF5" w14:textId="621672E7">
                            <w:pPr>
                              <w:bidi w:val="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Cynllun Safle Arfaethedig</w:t>
                            </w:r>
                          </w:p>
                          <w:p w:rsidR="00F95194" w:rsidP="00F95194" w14:paraId="2C8AE265" w14:textId="78AAC266">
                            <w:drawing>
                              <wp:inline distT="0" distB="0" distL="0" distR="0">
                                <wp:extent cx="1814830" cy="1242695"/>
                                <wp:effectExtent l="0" t="0" r="0" b="0"/>
                                <wp:docPr id="71" name="Picture 71">
                                  <a:hlinkClick xmlns:a="http://schemas.openxmlformats.org/drawingml/2006/main" xmlns:r="http://schemas.openxmlformats.org/officeDocument/2006/relationships"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185930" name="Picture 71">
                                          <a:hlinkClick xmlns:a="http://schemas.openxmlformats.org/drawingml/2006/main" xmlns:r="http://schemas.openxmlformats.org/officeDocument/2006/relationships" r:id="rId86"/>
                                        </pic:cNvPr>
                                        <pic:cNvPicPr/>
                                      </pic:nvPicPr>
                                      <pic:blipFill>
                                        <a:blip xmlns:r="http://schemas.openxmlformats.org/officeDocument/2006/relationships" r:embed="rId87">
                                          <a:extLst>
                                            <a:ext xmlns:a="http://schemas.openxmlformats.org/drawingml/2006/main" uri="{28A0092B-C50C-407E-A947-70E740481C1C}">
                                              <a14:useLocalDpi xmlns:a14="http://schemas.microsoft.com/office/drawing/2010/main" val="0"/>
                                            </a:ext>
                                          </a:extLst>
                                        </a:blip>
                                        <a:stretch>
                                          <a:fillRect/>
                                        </a:stretch>
                                      </pic:blipFill>
                                      <pic:spPr>
                                        <a:xfrm>
                                          <a:off x="0" y="0"/>
                                          <a:ext cx="1814830" cy="1242695"/>
                                        </a:xfrm>
                                        <a:prstGeom prst="rect">
                                          <a:avLst/>
                                        </a:prstGeom>
                                      </pic:spPr>
                                    </pic:pic>
                                  </a:graphicData>
                                </a:graphic>
                              </wp:inline>
                            </w:drawing>
                          </w:p>
                          <w:p w:rsidR="00C12E79" w:rsidP="00F95194" w14:paraId="7004BAA3" w14:textId="7D12718F">
                            <w:pPr>
                              <w:bidi w:val="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Ffrâm Wifren</w:t>
                            </w:r>
                          </w:p>
                          <w:p w:rsidR="00C12E79" w:rsidP="00F95194" w14:paraId="3A593B4F" w14:textId="70B46F93">
                            <w:pPr>
                              <w:bidi w:val="0"/>
                            </w:pPr>
                          </w:p>
                          <w:p w:rsidP="00F95194">
                            <w:pPr>
                              <w:bidi w:val="0"/>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pPr>
                          </w:p>
                          <w:p w:rsidP="00F95194">
                            <w:pPr>
                              <w:bidi w:val="0"/>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pPr>
                            <w:drawing>
                              <wp:inline distT="0" distB="0" distL="0" distR="0">
                                <wp:extent cx="1814830" cy="900430"/>
                                <wp:effectExtent l="0" t="0" r="0" b="0"/>
                                <wp:docPr id="78" name="Picture 78" descr="Description automatically generated">
                                  <a:hlinkClick xmlns:a="http://schemas.openxmlformats.org/drawingml/2006/main" xmlns:r="http://schemas.openxmlformats.org/officeDocument/2006/relationships"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86410" name="Picture 78" descr="Graphical user interface&#10;&#10;Description automatically generated">
                                          <a:hlinkClick xmlns:a="http://schemas.openxmlformats.org/drawingml/2006/main" xmlns:r="http://schemas.openxmlformats.org/officeDocument/2006/relationships" r:id="rId88"/>
                                        </pic:cNvPr>
                                        <pic:cNvPicPr/>
                                      </pic:nvPicPr>
                                      <pic:blipFill>
                                        <a:blip xmlns:r="http://schemas.openxmlformats.org/officeDocument/2006/relationships" r:embed="rId89">
                                          <a:extLst>
                                            <a:ext xmlns:a="http://schemas.openxmlformats.org/drawingml/2006/main" uri="{28A0092B-C50C-407E-A947-70E740481C1C}">
                                              <a14:useLocalDpi xmlns:a14="http://schemas.microsoft.com/office/drawing/2010/main" val="0"/>
                                            </a:ext>
                                          </a:extLst>
                                        </a:blip>
                                        <a:stretch>
                                          <a:fillRect/>
                                        </a:stretch>
                                      </pic:blipFill>
                                      <pic:spPr>
                                        <a:xfrm>
                                          <a:off x="0" y="0"/>
                                          <a:ext cx="1814830" cy="900430"/>
                                        </a:xfrm>
                                        <a:prstGeom prst="rect">
                                          <a:avLst/>
                                        </a:prstGeom>
                                      </pic:spPr>
                                    </pic:pic>
                                  </a:graphicData>
                                </a:graphic>
                              </wp:inline>
                            </w:drawing>
                          </w:p>
                          <w:p w:rsidR="00C12E79" w:rsidP="00F95194" w14:paraId="528FF180" w14:textId="1E091B4F">
                            <w:pPr>
                              <w:bidi w:val="0"/>
                            </w:pPr>
                            <w:r>
                              <w:rPr>
                                <w:rStyle w:val="DefaultParagraphFont"/>
                                <w:rFonts w:ascii="Century Gothic" w:eastAsia="Century Gothic" w:hAnsi="Century Gothic"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color="auto"/>
                                <w:bdr w:val="none" w:sz="0" w:space="0" w:color="auto"/>
                                <w:shd w:val="clear" w:color="auto" w:fill="auto"/>
                                <w:vertAlign w:val="baseline"/>
                                <w:rtl w:val="0"/>
                                <w:cs w:val="0"/>
                                <w:lang w:val="cy-GB" w:eastAsia="en-US" w:bidi="ar-SA"/>
                              </w:rPr>
                              <w:t>Golwg Persbectif</w:t>
                            </w:r>
                          </w:p>
                          <w:p w:rsidR="00C12E79" w:rsidP="00F95194" w14:paraId="208A1D80" w14:textId="77777777"/>
                        </w:txbxContent>
                      </v:textbox>
                    </v:shape>
                  </w:pict>
                </mc:Fallback>
              </mc:AlternateContent>
            </w:r>
          </w:p>
        </w:tc>
      </w:tr>
    </w:tbl>
    <w:p w14:paraId="433B9AB6" w14:textId="60AB21C4" w:rsidR="00F95194" w:rsidRDefault="004A3E14">
      <w:pPr>
        <w:spacing w:after="200" w:line="276" w:lineRule="auto"/>
        <w:rPr>
          <w:sz w:val="24"/>
        </w:rPr>
      </w:pPr>
      <w:r>
        <w:rPr>
          <w:sz w:val="24"/>
        </w:rPr>
        <w:br w:type="page"/>
      </w:r>
    </w:p>
    <w:p w14:paraId="203B3A64" w14:textId="77777777" w:rsidR="008B2E43" w:rsidRDefault="008B2E43">
      <w:pPr>
        <w:spacing w:after="200" w:line="276" w:lineRule="auto"/>
        <w:rPr>
          <w:sz w:val="24"/>
        </w:rPr>
      </w:pPr>
    </w:p>
    <w:tbl>
      <w:tblPr>
        <w:tblStyle w:val="TableGrid"/>
        <w:tblW w:w="11568" w:type="dxa"/>
        <w:tblInd w:w="-634" w:type="dxa"/>
        <w:tblLook w:val="04A0" w:firstRow="1" w:lastRow="0" w:firstColumn="1" w:lastColumn="0" w:noHBand="0" w:noVBand="1"/>
        <w:tblDescription w:val="Layout table"/>
      </w:tblPr>
      <w:tblGrid>
        <w:gridCol w:w="10626"/>
        <w:gridCol w:w="942"/>
      </w:tblGrid>
      <w:tr w:rsidR="00B67BDA" w14:paraId="0F362D38" w14:textId="77777777" w:rsidTr="00F54EEB">
        <w:trPr>
          <w:trHeight w:val="10397"/>
        </w:trPr>
        <w:tc>
          <w:tcPr>
            <w:tcW w:w="10552" w:type="dxa"/>
          </w:tcPr>
          <w:p w14:paraId="56DA683E" w14:textId="77777777" w:rsidR="00F54EEB" w:rsidRDefault="00F54EEB" w:rsidP="00A96F1C">
            <w:pPr>
              <w:rPr>
                <w:sz w:val="24"/>
              </w:rPr>
            </w:pPr>
          </w:p>
          <w:p w14:paraId="13DDFC8D" w14:textId="77777777" w:rsidR="00F54EEB" w:rsidRDefault="004A3E14" w:rsidP="00A96F1C">
            <w:pPr>
              <w:rPr>
                <w:sz w:val="24"/>
              </w:rPr>
            </w:pPr>
            <w:r>
              <w:rPr>
                <w:noProof/>
              </w:rPr>
              <mc:AlternateContent>
                <mc:Choice Requires="wps">
                  <w:drawing>
                    <wp:inline distT="0" distB="0" distL="0" distR="0" wp14:anchorId="57C53270" wp14:editId="432CE434">
                      <wp:extent cx="6610350" cy="7010400"/>
                      <wp:effectExtent l="0" t="0" r="0" b="0"/>
                      <wp:docPr id="38" name="Text Box 38" descr="Text box to enter content"/>
                      <wp:cNvGraphicFramePr/>
                      <a:graphic xmlns:a="http://schemas.openxmlformats.org/drawingml/2006/main">
                        <a:graphicData uri="http://schemas.microsoft.com/office/word/2010/wordprocessingShape">
                          <wps:wsp>
                            <wps:cNvSpPr txBox="1"/>
                            <wps:spPr>
                              <a:xfrm>
                                <a:off x="0" y="0"/>
                                <a:ext cx="6610350"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CB4BAD7" w14:textId="77777777" w:rsidR="00F54EEB" w:rsidRDefault="004A3E14" w:rsidP="008B2E43">
                                  <w:pPr>
                                    <w:pStyle w:val="Heading2"/>
                                    <w:spacing w:after="240"/>
                                  </w:pPr>
                                  <w:r>
                                    <w:rPr>
                                      <w:rFonts w:ascii="Century Gothic" w:eastAsia="Century Gothic" w:hAnsi="Century Gothic" w:cs="Times New Roman"/>
                                      <w:color w:val="3F1D5A"/>
                                      <w:szCs w:val="28"/>
                                      <w:lang w:val="cy-GB"/>
                                    </w:rPr>
                                    <w:t>Gwerthuso cynigion dylunio ac adeiladu</w:t>
                                  </w:r>
                                </w:p>
                                <w:p w14:paraId="1C70BFD2" w14:textId="77777777" w:rsidR="00F54EEB" w:rsidRDefault="004A3E14" w:rsidP="008B2E43">
                                  <w:r>
                                    <w:rPr>
                                      <w:rFonts w:ascii="Century Gothic" w:eastAsia="Century Gothic" w:hAnsi="Century Gothic" w:cs="Arial"/>
                                      <w:lang w:val="cy-GB"/>
                                    </w:rPr>
                                    <w:t xml:space="preserve">Adolygu </w:t>
                                  </w:r>
                                </w:p>
                                <w:p w14:paraId="2C7B9C7A" w14:textId="77777777" w:rsidR="00F54EEB" w:rsidRDefault="004A3E14" w:rsidP="00F54EEB">
                                  <w:pPr>
                                    <w:pStyle w:val="ListParagraph"/>
                                    <w:numPr>
                                      <w:ilvl w:val="0"/>
                                      <w:numId w:val="15"/>
                                    </w:numPr>
                                  </w:pPr>
                                  <w:r>
                                    <w:rPr>
                                      <w:rFonts w:ascii="Century Gothic" w:eastAsia="Century Gothic" w:hAnsi="Century Gothic" w:cs="Arial"/>
                                      <w:szCs w:val="21"/>
                                      <w:lang w:val="cy-GB"/>
                                    </w:rPr>
                                    <w:t xml:space="preserve">Dyluniad yr adeilad </w:t>
                                  </w:r>
                                </w:p>
                                <w:p w14:paraId="1D2ECF36" w14:textId="77777777" w:rsidR="00F54EEB" w:rsidRDefault="004A3E14" w:rsidP="00F54EEB">
                                  <w:pPr>
                                    <w:pStyle w:val="ListParagraph"/>
                                    <w:numPr>
                                      <w:ilvl w:val="0"/>
                                      <w:numId w:val="15"/>
                                    </w:numPr>
                                  </w:pPr>
                                  <w:r>
                                    <w:rPr>
                                      <w:rFonts w:ascii="Century Gothic" w:eastAsia="Century Gothic" w:hAnsi="Century Gothic" w:cs="Arial"/>
                                      <w:szCs w:val="21"/>
                                      <w:lang w:val="cy-GB"/>
                                    </w:rPr>
                                    <w:t xml:space="preserve">Y dulliau adeiladu </w:t>
                                  </w:r>
                                  <w:r>
                                    <w:rPr>
                                      <w:rFonts w:ascii="Century Gothic" w:eastAsia="Century Gothic" w:hAnsi="Century Gothic" w:cs="Arial"/>
                                      <w:szCs w:val="21"/>
                                      <w:lang w:val="cy-GB"/>
                                    </w:rPr>
                                    <w:t xml:space="preserve">arfaethedig, </w:t>
                                  </w:r>
                                </w:p>
                                <w:p w14:paraId="27D00AC2" w14:textId="77777777" w:rsidR="00F54EEB" w:rsidRDefault="004A3E14" w:rsidP="00F54EEB">
                                  <w:pPr>
                                    <w:pStyle w:val="ListParagraph"/>
                                    <w:numPr>
                                      <w:ilvl w:val="0"/>
                                      <w:numId w:val="15"/>
                                    </w:numPr>
                                  </w:pPr>
                                  <w:r>
                                    <w:rPr>
                                      <w:rFonts w:ascii="Century Gothic" w:eastAsia="Century Gothic" w:hAnsi="Century Gothic" w:cs="Arial"/>
                                      <w:szCs w:val="21"/>
                                      <w:lang w:val="cy-GB"/>
                                    </w:rPr>
                                    <w:t>Mesurau cynaliadwyedd</w:t>
                                  </w:r>
                                </w:p>
                                <w:p w14:paraId="73397A88" w14:textId="77777777" w:rsidR="00F54EEB" w:rsidRDefault="004A3E14" w:rsidP="00F54EEB">
                                  <w:pPr>
                                    <w:pStyle w:val="ListParagraph"/>
                                    <w:numPr>
                                      <w:ilvl w:val="0"/>
                                      <w:numId w:val="15"/>
                                    </w:numPr>
                                  </w:pPr>
                                  <w:r>
                                    <w:rPr>
                                      <w:rFonts w:ascii="Century Gothic" w:eastAsia="Century Gothic" w:hAnsi="Century Gothic" w:cs="Arial"/>
                                      <w:szCs w:val="21"/>
                                      <w:lang w:val="cy-GB"/>
                                    </w:rPr>
                                    <w:t xml:space="preserve">Cynllun y safle. </w:t>
                                  </w:r>
                                </w:p>
                                <w:p w14:paraId="7F1EAD3C" w14:textId="77777777" w:rsidR="00F54EEB" w:rsidRDefault="00F54EEB" w:rsidP="008B2E43">
                                  <w:pPr>
                                    <w:spacing w:after="240"/>
                                  </w:pPr>
                                </w:p>
                                <w:p w14:paraId="56E8E47C" w14:textId="77777777" w:rsidR="00F54EEB"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Gofynion adeiladu (sylfaenol ac eilaidd)</w:t>
                                  </w:r>
                                </w:p>
                                <w:p w14:paraId="3F925578" w14:textId="77777777" w:rsidR="00F54EEB" w:rsidRPr="004A3E14" w:rsidRDefault="004A3E14" w:rsidP="008B2E43">
                                  <w:pPr>
                                    <w:spacing w:after="240"/>
                                    <w:rPr>
                                      <w:lang w:val="cy-GB"/>
                                    </w:rPr>
                                  </w:pPr>
                                  <w:r>
                                    <w:rPr>
                                      <w:rFonts w:ascii="Century Gothic" w:eastAsia="Century Gothic" w:hAnsi="Century Gothic" w:cs="Arial"/>
                                      <w:lang w:val="cy-GB"/>
                                    </w:rPr>
                                    <w:t>Cyflawnwyd prif ofynion y brîff dylunio gan fod yr adeilad arfaethedig yn darparu'r lefel a'r math o lety sy</w:t>
                                  </w:r>
                                  <w:r>
                                    <w:rPr>
                                      <w:rFonts w:ascii="Century Gothic" w:eastAsia="Century Gothic" w:hAnsi="Century Gothic" w:cs="Arial"/>
                                      <w:lang w:val="cy-GB"/>
                                    </w:rPr>
                                    <w:t>dd ei angen ar y meddygon teulu a'r nyrsys. Mae'r ystafelloedd trin yn seiliedig ar gynlluniau 16 m</w:t>
                                  </w:r>
                                  <w:r>
                                    <w:rPr>
                                      <w:rFonts w:ascii="Century Gothic" w:eastAsia="Century Gothic" w:hAnsi="Century Gothic" w:cs="Arial"/>
                                      <w:vertAlign w:val="superscript"/>
                                      <w:lang w:val="cy-GB"/>
                                    </w:rPr>
                                    <w:t>2</w:t>
                                  </w:r>
                                  <w:r>
                                    <w:rPr>
                                      <w:rFonts w:ascii="Century Gothic" w:eastAsia="Century Gothic" w:hAnsi="Century Gothic" w:cs="Arial"/>
                                      <w:lang w:val="cy-GB"/>
                                    </w:rPr>
                                    <w:t xml:space="preserve"> s</w:t>
                                  </w:r>
                                  <w:r>
                                    <w:rPr>
                                      <w:rFonts w:ascii="Century Gothic" w:eastAsia="Century Gothic" w:hAnsi="Century Gothic" w:cs="Arial"/>
                                      <w:lang w:val="cy-GB"/>
                                    </w:rPr>
                                    <w:t xml:space="preserve">afonedig i ddarparu lle ar gyfer ymgynghoriadau, cyfleusterau TG a thriniaethau. Mae'r ystafelloedd yn hyblyg gan y gellir cyfuno ystafelloedd cyfagos drwy gael gwared ar raniadau i ddarparu ystafelloedd mwy os oes angen. </w:t>
                                  </w:r>
                                  <w:r>
                                    <w:rPr>
                                      <w:rFonts w:ascii="Century Gothic" w:eastAsia="Century Gothic" w:hAnsi="Century Gothic" w:cs="Arial"/>
                                      <w:lang w:val="cy-GB"/>
                                    </w:rPr>
                                    <w:t>Gellid disodli'r rhaniadau atal sa</w:t>
                                  </w:r>
                                  <w:r>
                                    <w:rPr>
                                      <w:rFonts w:ascii="Century Gothic" w:eastAsia="Century Gothic" w:hAnsi="Century Gothic" w:cs="Arial"/>
                                      <w:lang w:val="cy-GB"/>
                                    </w:rPr>
                                    <w:t xml:space="preserve">in solet gyda sgriniau pwysau ysgafnach y gellir eu symud pe credid </w:t>
                                  </w:r>
                                  <w:r>
                                    <w:rPr>
                                      <w:rFonts w:ascii="Century Gothic" w:eastAsia="Century Gothic" w:hAnsi="Century Gothic" w:cs="Arial"/>
                                      <w:lang w:val="cy-GB"/>
                                    </w:rPr>
                                    <w:t>bod hyn yn ddefnyddiol.</w:t>
                                  </w:r>
                                </w:p>
                                <w:p w14:paraId="6BE5B010" w14:textId="77777777" w:rsidR="00F54EEB" w:rsidRPr="004A3E14" w:rsidRDefault="004A3E14" w:rsidP="008B2E43">
                                  <w:pPr>
                                    <w:spacing w:after="240"/>
                                    <w:rPr>
                                      <w:lang w:val="cy-GB"/>
                                    </w:rPr>
                                  </w:pPr>
                                  <w:r>
                                    <w:rPr>
                                      <w:rFonts w:ascii="Century Gothic" w:eastAsia="Century Gothic" w:hAnsi="Century Gothic" w:cs="Arial"/>
                                      <w:lang w:val="cy-GB"/>
                                    </w:rPr>
                                    <w:t>Cyflawnwyd y gofynion eilaidd o ran darparu mynedfa groesawgar ac ardal aros ymlaciol i</w:t>
                                  </w:r>
                                  <w:r>
                                    <w:rPr>
                                      <w:rFonts w:ascii="Century Gothic" w:eastAsia="Century Gothic" w:hAnsi="Century Gothic" w:cs="Arial"/>
                                      <w:lang w:val="cy-GB"/>
                                    </w:rPr>
                                    <w:t xml:space="preserve"> gleifion wrth ddefnyddio'r tŷ presennol gyda ffenestr fawr y bae i'r ffrynt ac agoriad gwydr estynedig sy'n caniatáu mynediad i'r cwrt cefn i greu man golau ac awyrog y gellid ei wella ymhellach drwy ddewis dodrefn lliwgar a chyfforddus. Rhoddir pwyslais </w:t>
                                  </w:r>
                                  <w:r>
                                    <w:rPr>
                                      <w:rFonts w:ascii="Century Gothic" w:eastAsia="Century Gothic" w:hAnsi="Century Gothic" w:cs="Arial"/>
                                      <w:lang w:val="cy-GB"/>
                                    </w:rPr>
                                    <w:t>dyledus ar y brif fynedfa drwy ychwanegu canopi gwydr modern.</w:t>
                                  </w:r>
                                </w:p>
                                <w:p w14:paraId="65A03CFD" w14:textId="77777777" w:rsidR="00F54EEB" w:rsidRPr="004A3E14" w:rsidRDefault="004A3E14" w:rsidP="008B2E43">
                                  <w:pPr>
                                    <w:spacing w:after="240"/>
                                    <w:rPr>
                                      <w:lang w:val="cy-GB"/>
                                    </w:rPr>
                                  </w:pPr>
                                  <w:r>
                                    <w:rPr>
                                      <w:rFonts w:ascii="Century Gothic" w:eastAsia="Century Gothic" w:hAnsi="Century Gothic" w:cs="Arial"/>
                                      <w:lang w:val="cy-GB"/>
                                    </w:rPr>
                                    <w:t xml:space="preserve">Cyflawnwyd y gofynion eilaidd o ran darparu amgylchedd gwaith addas a diogel i staff cymorth hefyd wrth ddefnyddio'r </w:t>
                                  </w:r>
                                  <w:r>
                                    <w:rPr>
                                      <w:rFonts w:ascii="Century Gothic" w:eastAsia="Century Gothic" w:hAnsi="Century Gothic" w:cs="Arial"/>
                                      <w:lang w:val="cy-GB"/>
                                    </w:rPr>
                                    <w:t>tŷ presennol, gyda derbynfa hygyrch ar y llawr gwaelod sy'n caniatáu goruchwylio cleifion, symudiadau, a chyda chyfleusterau swyddfa, ystafell orffwys a chegin ddiogel ar y llawr cyntaf, ynghyd â mynediad i lifftiau teithwyr i alluogi cyflogi staff ag anab</w:t>
                                  </w:r>
                                  <w:r>
                                    <w:rPr>
                                      <w:rFonts w:ascii="Century Gothic" w:eastAsia="Century Gothic" w:hAnsi="Century Gothic" w:cs="Arial"/>
                                      <w:lang w:val="cy-GB"/>
                                    </w:rPr>
                                    <w:t>leddau a chyda chyfleoedd i ddarparu grisiau dianc i'r man parcio o'r ystafell orffwys, a / neu allanfa frys o lobi'r lifft ar y llawr gwaelod.</w:t>
                                  </w:r>
                                </w:p>
                                <w:p w14:paraId="4F509465" w14:textId="77777777" w:rsidR="00F54EEB" w:rsidRPr="004A3E14" w:rsidRDefault="00F54EEB" w:rsidP="008B2E43">
                                  <w:pPr>
                                    <w:rPr>
                                      <w:lang w:val="cy-GB"/>
                                    </w:rPr>
                                  </w:pPr>
                                </w:p>
                                <w:p w14:paraId="6159C267" w14:textId="77777777" w:rsidR="00F54EEB" w:rsidRPr="004A3E14" w:rsidRDefault="00F54EEB" w:rsidP="008B2E43">
                                  <w:pPr>
                                    <w:rPr>
                                      <w:lang w:val="cy-GB"/>
                                    </w:rPr>
                                  </w:pPr>
                                </w:p>
                                <w:p w14:paraId="4B83CFD8" w14:textId="77777777" w:rsidR="00F54EEB" w:rsidRPr="004A3E14" w:rsidRDefault="00F54EEB" w:rsidP="008B2E43">
                                  <w:pPr>
                                    <w:rPr>
                                      <w:lang w:val="cy-GB"/>
                                    </w:rPr>
                                  </w:pPr>
                                </w:p>
                                <w:p w14:paraId="1AC976ED" w14:textId="77777777" w:rsidR="00F54EEB" w:rsidRPr="004A3E14" w:rsidRDefault="00F54EEB" w:rsidP="008B2E43">
                                  <w:pPr>
                                    <w:rPr>
                                      <w:lang w:val="cy-GB"/>
                                    </w:rPr>
                                  </w:pPr>
                                </w:p>
                                <w:p w14:paraId="3DE41353" w14:textId="77777777" w:rsidR="00F54EEB" w:rsidRPr="004A3E14" w:rsidRDefault="00F54EEB" w:rsidP="008B2E43">
                                  <w:pPr>
                                    <w:rPr>
                                      <w:lang w:val="cy-GB"/>
                                    </w:rPr>
                                  </w:pPr>
                                </w:p>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57C53270" id="Text Box 38" o:spid="_x0000_s1060" type="#_x0000_t202" alt="Text box to enter content" style="width:520.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" filled="f" stroked="f">
                      <v:textbox inset=",23.04pt">
                        <w:txbxContent>
                          <w:p w14:paraId="5CB4BAD7" w14:textId="77777777" w:rsidR="00F54EEB" w:rsidRDefault="004A3E14" w:rsidP="008B2E43">
                            <w:pPr>
                              <w:pStyle w:val="Heading2"/>
                              <w:spacing w:after="240"/>
                            </w:pPr>
                            <w:r>
                              <w:rPr>
                                <w:rFonts w:ascii="Century Gothic" w:eastAsia="Century Gothic" w:hAnsi="Century Gothic" w:cs="Times New Roman"/>
                                <w:color w:val="3F1D5A"/>
                                <w:szCs w:val="28"/>
                                <w:lang w:val="cy-GB"/>
                              </w:rPr>
                              <w:t>Gwerthuso cynigion dylunio ac adeiladu</w:t>
                            </w:r>
                          </w:p>
                          <w:p w14:paraId="1C70BFD2" w14:textId="77777777" w:rsidR="00F54EEB" w:rsidRDefault="004A3E14" w:rsidP="008B2E43">
                            <w:r>
                              <w:rPr>
                                <w:rFonts w:ascii="Century Gothic" w:eastAsia="Century Gothic" w:hAnsi="Century Gothic" w:cs="Arial"/>
                                <w:lang w:val="cy-GB"/>
                              </w:rPr>
                              <w:t xml:space="preserve">Adolygu </w:t>
                            </w:r>
                          </w:p>
                          <w:p w14:paraId="2C7B9C7A" w14:textId="77777777" w:rsidR="00F54EEB" w:rsidRDefault="004A3E14" w:rsidP="00F54EEB">
                            <w:pPr>
                              <w:pStyle w:val="ListParagraph"/>
                              <w:numPr>
                                <w:ilvl w:val="0"/>
                                <w:numId w:val="15"/>
                              </w:numPr>
                            </w:pPr>
                            <w:r>
                              <w:rPr>
                                <w:rFonts w:ascii="Century Gothic" w:eastAsia="Century Gothic" w:hAnsi="Century Gothic" w:cs="Arial"/>
                                <w:szCs w:val="21"/>
                                <w:lang w:val="cy-GB"/>
                              </w:rPr>
                              <w:t xml:space="preserve">Dyluniad yr adeilad </w:t>
                            </w:r>
                          </w:p>
                          <w:p w14:paraId="1D2ECF36" w14:textId="77777777" w:rsidR="00F54EEB" w:rsidRDefault="004A3E14" w:rsidP="00F54EEB">
                            <w:pPr>
                              <w:pStyle w:val="ListParagraph"/>
                              <w:numPr>
                                <w:ilvl w:val="0"/>
                                <w:numId w:val="15"/>
                              </w:numPr>
                            </w:pPr>
                            <w:r>
                              <w:rPr>
                                <w:rFonts w:ascii="Century Gothic" w:eastAsia="Century Gothic" w:hAnsi="Century Gothic" w:cs="Arial"/>
                                <w:szCs w:val="21"/>
                                <w:lang w:val="cy-GB"/>
                              </w:rPr>
                              <w:t xml:space="preserve">Y dulliau adeiladu </w:t>
                            </w:r>
                            <w:r>
                              <w:rPr>
                                <w:rFonts w:ascii="Century Gothic" w:eastAsia="Century Gothic" w:hAnsi="Century Gothic" w:cs="Arial"/>
                                <w:szCs w:val="21"/>
                                <w:lang w:val="cy-GB"/>
                              </w:rPr>
                              <w:t xml:space="preserve">arfaethedig, </w:t>
                            </w:r>
                          </w:p>
                          <w:p w14:paraId="27D00AC2" w14:textId="77777777" w:rsidR="00F54EEB" w:rsidRDefault="004A3E14" w:rsidP="00F54EEB">
                            <w:pPr>
                              <w:pStyle w:val="ListParagraph"/>
                              <w:numPr>
                                <w:ilvl w:val="0"/>
                                <w:numId w:val="15"/>
                              </w:numPr>
                            </w:pPr>
                            <w:r>
                              <w:rPr>
                                <w:rFonts w:ascii="Century Gothic" w:eastAsia="Century Gothic" w:hAnsi="Century Gothic" w:cs="Arial"/>
                                <w:szCs w:val="21"/>
                                <w:lang w:val="cy-GB"/>
                              </w:rPr>
                              <w:t>Mesurau cynaliadwyedd</w:t>
                            </w:r>
                          </w:p>
                          <w:p w14:paraId="73397A88" w14:textId="77777777" w:rsidR="00F54EEB" w:rsidRDefault="004A3E14" w:rsidP="00F54EEB">
                            <w:pPr>
                              <w:pStyle w:val="ListParagraph"/>
                              <w:numPr>
                                <w:ilvl w:val="0"/>
                                <w:numId w:val="15"/>
                              </w:numPr>
                            </w:pPr>
                            <w:r>
                              <w:rPr>
                                <w:rFonts w:ascii="Century Gothic" w:eastAsia="Century Gothic" w:hAnsi="Century Gothic" w:cs="Arial"/>
                                <w:szCs w:val="21"/>
                                <w:lang w:val="cy-GB"/>
                              </w:rPr>
                              <w:t xml:space="preserve">Cynllun y safle. </w:t>
                            </w:r>
                          </w:p>
                          <w:p w14:paraId="7F1EAD3C" w14:textId="77777777" w:rsidR="00F54EEB" w:rsidRDefault="00F54EEB" w:rsidP="008B2E43">
                            <w:pPr>
                              <w:spacing w:after="240"/>
                            </w:pPr>
                          </w:p>
                          <w:p w14:paraId="56E8E47C" w14:textId="77777777" w:rsidR="00F54EEB" w:rsidRPr="008F7FF1" w:rsidRDefault="004A3E14" w:rsidP="008B2E43">
                            <w:pPr>
                              <w:spacing w:after="240"/>
                              <w:rPr>
                                <w:b/>
                                <w:bCs/>
                                <w:color w:val="CB400B" w:themeColor="text2" w:themeShade="BF"/>
                              </w:rPr>
                            </w:pPr>
                            <w:r>
                              <w:rPr>
                                <w:rFonts w:ascii="Century Gothic" w:eastAsia="Century Gothic" w:hAnsi="Century Gothic" w:cs="Arial"/>
                                <w:b/>
                                <w:bCs/>
                                <w:color w:val="CB400B"/>
                                <w:lang w:val="cy-GB"/>
                              </w:rPr>
                              <w:t>Gofynion adeiladu (sylfaenol ac eilaidd)</w:t>
                            </w:r>
                          </w:p>
                          <w:p w14:paraId="3F925578" w14:textId="77777777" w:rsidR="00F54EEB" w:rsidRPr="004A3E14" w:rsidRDefault="004A3E14" w:rsidP="008B2E43">
                            <w:pPr>
                              <w:spacing w:after="240"/>
                              <w:rPr>
                                <w:lang w:val="cy-GB"/>
                              </w:rPr>
                            </w:pPr>
                            <w:r>
                              <w:rPr>
                                <w:rFonts w:ascii="Century Gothic" w:eastAsia="Century Gothic" w:hAnsi="Century Gothic" w:cs="Arial"/>
                                <w:lang w:val="cy-GB"/>
                              </w:rPr>
                              <w:t>Cyflawnwyd prif ofynion y brîff dylunio gan fod yr adeilad arfaethedig yn darparu'r lefel a'r math o lety sy</w:t>
                            </w:r>
                            <w:r>
                              <w:rPr>
                                <w:rFonts w:ascii="Century Gothic" w:eastAsia="Century Gothic" w:hAnsi="Century Gothic" w:cs="Arial"/>
                                <w:lang w:val="cy-GB"/>
                              </w:rPr>
                              <w:t>dd ei angen ar y meddygon teulu a'r nyrsys. Mae'r ystafelloedd trin yn seiliedig ar gynlluniau 16 m</w:t>
                            </w:r>
                            <w:r>
                              <w:rPr>
                                <w:rFonts w:ascii="Century Gothic" w:eastAsia="Century Gothic" w:hAnsi="Century Gothic" w:cs="Arial"/>
                                <w:vertAlign w:val="superscript"/>
                                <w:lang w:val="cy-GB"/>
                              </w:rPr>
                              <w:t>2</w:t>
                            </w:r>
                            <w:r>
                              <w:rPr>
                                <w:rFonts w:ascii="Century Gothic" w:eastAsia="Century Gothic" w:hAnsi="Century Gothic" w:cs="Arial"/>
                                <w:lang w:val="cy-GB"/>
                              </w:rPr>
                              <w:t xml:space="preserve"> s</w:t>
                            </w:r>
                            <w:r>
                              <w:rPr>
                                <w:rFonts w:ascii="Century Gothic" w:eastAsia="Century Gothic" w:hAnsi="Century Gothic" w:cs="Arial"/>
                                <w:lang w:val="cy-GB"/>
                              </w:rPr>
                              <w:t xml:space="preserve">afonedig i ddarparu lle ar gyfer ymgynghoriadau, cyfleusterau TG a thriniaethau. Mae'r ystafelloedd yn hyblyg gan y gellir cyfuno ystafelloedd cyfagos drwy gael gwared ar raniadau i ddarparu ystafelloedd mwy os oes angen. </w:t>
                            </w:r>
                            <w:r>
                              <w:rPr>
                                <w:rFonts w:ascii="Century Gothic" w:eastAsia="Century Gothic" w:hAnsi="Century Gothic" w:cs="Arial"/>
                                <w:lang w:val="cy-GB"/>
                              </w:rPr>
                              <w:t>Gellid disodli'r rhaniadau atal sa</w:t>
                            </w:r>
                            <w:r>
                              <w:rPr>
                                <w:rFonts w:ascii="Century Gothic" w:eastAsia="Century Gothic" w:hAnsi="Century Gothic" w:cs="Arial"/>
                                <w:lang w:val="cy-GB"/>
                              </w:rPr>
                              <w:t xml:space="preserve">in solet gyda sgriniau pwysau ysgafnach y gellir eu symud pe credid </w:t>
                            </w:r>
                            <w:r>
                              <w:rPr>
                                <w:rFonts w:ascii="Century Gothic" w:eastAsia="Century Gothic" w:hAnsi="Century Gothic" w:cs="Arial"/>
                                <w:lang w:val="cy-GB"/>
                              </w:rPr>
                              <w:t>bod hyn yn ddefnyddiol.</w:t>
                            </w:r>
                          </w:p>
                          <w:p w14:paraId="6BE5B010" w14:textId="77777777" w:rsidR="00F54EEB" w:rsidRPr="004A3E14" w:rsidRDefault="004A3E14" w:rsidP="008B2E43">
                            <w:pPr>
                              <w:spacing w:after="240"/>
                              <w:rPr>
                                <w:lang w:val="cy-GB"/>
                              </w:rPr>
                            </w:pPr>
                            <w:r>
                              <w:rPr>
                                <w:rFonts w:ascii="Century Gothic" w:eastAsia="Century Gothic" w:hAnsi="Century Gothic" w:cs="Arial"/>
                                <w:lang w:val="cy-GB"/>
                              </w:rPr>
                              <w:t>Cyflawnwyd y gofynion eilaidd o ran darparu mynedfa groesawgar ac ardal aros ymlaciol i</w:t>
                            </w:r>
                            <w:r>
                              <w:rPr>
                                <w:rFonts w:ascii="Century Gothic" w:eastAsia="Century Gothic" w:hAnsi="Century Gothic" w:cs="Arial"/>
                                <w:lang w:val="cy-GB"/>
                              </w:rPr>
                              <w:t xml:space="preserve"> gleifion wrth ddefnyddio'r tŷ presennol gyda ffenestr fawr y bae i'r ffrynt ac agoriad gwydr estynedig sy'n caniatáu mynediad i'r cwrt cefn i greu man golau ac awyrog y gellid ei wella ymhellach drwy ddewis dodrefn lliwgar a chyfforddus. Rhoddir pwyslais </w:t>
                            </w:r>
                            <w:r>
                              <w:rPr>
                                <w:rFonts w:ascii="Century Gothic" w:eastAsia="Century Gothic" w:hAnsi="Century Gothic" w:cs="Arial"/>
                                <w:lang w:val="cy-GB"/>
                              </w:rPr>
                              <w:t>dyledus ar y brif fynedfa drwy ychwanegu canopi gwydr modern.</w:t>
                            </w:r>
                          </w:p>
                          <w:p w14:paraId="65A03CFD" w14:textId="77777777" w:rsidR="00F54EEB" w:rsidRPr="004A3E14" w:rsidRDefault="004A3E14" w:rsidP="008B2E43">
                            <w:pPr>
                              <w:spacing w:after="240"/>
                              <w:rPr>
                                <w:lang w:val="cy-GB"/>
                              </w:rPr>
                            </w:pPr>
                            <w:r>
                              <w:rPr>
                                <w:rFonts w:ascii="Century Gothic" w:eastAsia="Century Gothic" w:hAnsi="Century Gothic" w:cs="Arial"/>
                                <w:lang w:val="cy-GB"/>
                              </w:rPr>
                              <w:t xml:space="preserve">Cyflawnwyd y gofynion eilaidd o ran darparu amgylchedd gwaith addas a diogel i staff cymorth hefyd wrth ddefnyddio'r </w:t>
                            </w:r>
                            <w:r>
                              <w:rPr>
                                <w:rFonts w:ascii="Century Gothic" w:eastAsia="Century Gothic" w:hAnsi="Century Gothic" w:cs="Arial"/>
                                <w:lang w:val="cy-GB"/>
                              </w:rPr>
                              <w:t>tŷ presennol, gyda derbynfa hygyrch ar y llawr gwaelod sy'n caniatáu goruchwylio cleifion, symudiadau, a chyda chyfleusterau swyddfa, ystafell orffwys a chegin ddiogel ar y llawr cyntaf, ynghyd â mynediad i lifftiau teithwyr i alluogi cyflogi staff ag anab</w:t>
                            </w:r>
                            <w:r>
                              <w:rPr>
                                <w:rFonts w:ascii="Century Gothic" w:eastAsia="Century Gothic" w:hAnsi="Century Gothic" w:cs="Arial"/>
                                <w:lang w:val="cy-GB"/>
                              </w:rPr>
                              <w:t>leddau a chyda chyfleoedd i ddarparu grisiau dianc i'r man parcio o'r ystafell orffwys, a / neu allanfa frys o lobi'r lifft ar y llawr gwaelod.</w:t>
                            </w:r>
                          </w:p>
                          <w:p w14:paraId="4F509465" w14:textId="77777777" w:rsidR="00F54EEB" w:rsidRPr="004A3E14" w:rsidRDefault="00F54EEB" w:rsidP="008B2E43">
                            <w:pPr>
                              <w:rPr>
                                <w:lang w:val="cy-GB"/>
                              </w:rPr>
                            </w:pPr>
                          </w:p>
                          <w:p w14:paraId="6159C267" w14:textId="77777777" w:rsidR="00F54EEB" w:rsidRPr="004A3E14" w:rsidRDefault="00F54EEB" w:rsidP="008B2E43">
                            <w:pPr>
                              <w:rPr>
                                <w:lang w:val="cy-GB"/>
                              </w:rPr>
                            </w:pPr>
                          </w:p>
                          <w:p w14:paraId="4B83CFD8" w14:textId="77777777" w:rsidR="00F54EEB" w:rsidRPr="004A3E14" w:rsidRDefault="00F54EEB" w:rsidP="008B2E43">
                            <w:pPr>
                              <w:rPr>
                                <w:lang w:val="cy-GB"/>
                              </w:rPr>
                            </w:pPr>
                          </w:p>
                          <w:p w14:paraId="1AC976ED" w14:textId="77777777" w:rsidR="00F54EEB" w:rsidRPr="004A3E14" w:rsidRDefault="00F54EEB" w:rsidP="008B2E43">
                            <w:pPr>
                              <w:rPr>
                                <w:lang w:val="cy-GB"/>
                              </w:rPr>
                            </w:pPr>
                          </w:p>
                          <w:p w14:paraId="3DE41353" w14:textId="77777777" w:rsidR="00F54EEB" w:rsidRPr="004A3E14" w:rsidRDefault="00F54EEB" w:rsidP="008B2E43">
                            <w:pPr>
                              <w:rPr>
                                <w:lang w:val="cy-GB"/>
                              </w:rPr>
                            </w:pPr>
                          </w:p>
                        </w:txbxContent>
                      </v:textbox>
                      <w10:anchorlock/>
                    </v:shape>
                  </w:pict>
                </mc:Fallback>
              </mc:AlternateContent>
            </w:r>
          </w:p>
        </w:tc>
        <w:tc>
          <w:tcPr>
            <w:tcW w:w="1016" w:type="dxa"/>
            <w:shd w:val="clear" w:color="auto" w:fill="421D5D"/>
          </w:tcPr>
          <w:p w14:paraId="7C602346" w14:textId="18E099F7" w:rsidR="00F54EEB" w:rsidRPr="00C412C9" w:rsidRDefault="00F54EEB" w:rsidP="00A96F1C">
            <w:pPr>
              <w:rPr>
                <w:sz w:val="24"/>
              </w:rPr>
            </w:pPr>
          </w:p>
        </w:tc>
      </w:tr>
    </w:tbl>
    <w:p w14:paraId="58709985" w14:textId="23E7F2BD" w:rsidR="00655BD8" w:rsidRDefault="00655BD8" w:rsidP="008B2E43">
      <w:pPr>
        <w:rPr>
          <w:sz w:val="24"/>
        </w:rPr>
      </w:pPr>
    </w:p>
    <w:p w14:paraId="14580F4F" w14:textId="1242F2FE" w:rsidR="00655BD8" w:rsidRDefault="00655BD8">
      <w:pPr>
        <w:spacing w:after="200" w:line="276" w:lineRule="auto"/>
        <w:rPr>
          <w:sz w:val="24"/>
        </w:rPr>
      </w:pPr>
    </w:p>
    <w:tbl>
      <w:tblPr>
        <w:tblStyle w:val="TableGrid"/>
        <w:tblW w:w="11515" w:type="dxa"/>
        <w:tblInd w:w="-634" w:type="dxa"/>
        <w:tblLook w:val="04A0" w:firstRow="1" w:lastRow="0" w:firstColumn="1" w:lastColumn="0" w:noHBand="0" w:noVBand="1"/>
        <w:tblDescription w:val="Layout table"/>
      </w:tblPr>
      <w:tblGrid>
        <w:gridCol w:w="10694"/>
        <w:gridCol w:w="821"/>
      </w:tblGrid>
      <w:tr w:rsidR="00B67BDA" w14:paraId="00C96F4C" w14:textId="77777777" w:rsidTr="00F54EEB">
        <w:trPr>
          <w:trHeight w:val="10397"/>
        </w:trPr>
        <w:tc>
          <w:tcPr>
            <w:tcW w:w="10694" w:type="dxa"/>
          </w:tcPr>
          <w:p w14:paraId="2E499804" w14:textId="77777777" w:rsidR="00F54EEB" w:rsidRDefault="00F54EEB" w:rsidP="00A96F1C">
            <w:pPr>
              <w:rPr>
                <w:sz w:val="24"/>
              </w:rPr>
            </w:pPr>
          </w:p>
          <w:p w14:paraId="5859A692" w14:textId="77777777" w:rsidR="00F54EEB" w:rsidRDefault="004A3E14" w:rsidP="00A96F1C">
            <w:pPr>
              <w:rPr>
                <w:sz w:val="24"/>
              </w:rPr>
            </w:pPr>
            <w:r>
              <w:rPr>
                <w:noProof/>
              </w:rPr>
              <mc:AlternateContent>
                <mc:Choice Requires="wps">
                  <w:drawing>
                    <wp:inline distT="0" distB="0" distL="0" distR="0" wp14:anchorId="2C3B7FD9" wp14:editId="01A48353">
                      <wp:extent cx="6356350" cy="7010400"/>
                      <wp:effectExtent l="0" t="0" r="0" b="0"/>
                      <wp:docPr id="63" name="Text Box 63" descr="Text box to enter content"/>
                      <wp:cNvGraphicFramePr/>
                      <a:graphic xmlns:a="http://schemas.openxmlformats.org/drawingml/2006/main">
                        <a:graphicData uri="http://schemas.microsoft.com/office/word/2010/wordprocessingShape">
                          <wps:wsp>
                            <wps:cNvSpPr txBox="1"/>
                            <wps:spPr>
                              <a:xfrm>
                                <a:off x="0" y="0"/>
                                <a:ext cx="6356350"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5B41978" w14:textId="77777777" w:rsidR="00F54EEB" w:rsidRDefault="004A3E14" w:rsidP="00655BD8">
                                  <w:pPr>
                                    <w:pStyle w:val="Heading2"/>
                                    <w:spacing w:after="240"/>
                                  </w:pPr>
                                  <w:r>
                                    <w:rPr>
                                      <w:rFonts w:ascii="Century Gothic" w:eastAsia="Century Gothic" w:hAnsi="Century Gothic" w:cs="Times New Roman"/>
                                      <w:color w:val="3F1D5A"/>
                                      <w:szCs w:val="28"/>
                                      <w:lang w:val="cy-GB"/>
                                    </w:rPr>
                                    <w:t xml:space="preserve">Gwerthuso </w:t>
                                  </w:r>
                                  <w:r>
                                    <w:rPr>
                                      <w:rFonts w:ascii="Century Gothic" w:eastAsia="Century Gothic" w:hAnsi="Century Gothic" w:cs="Times New Roman"/>
                                      <w:color w:val="3F1D5A"/>
                                      <w:szCs w:val="28"/>
                                      <w:lang w:val="cy-GB"/>
                                    </w:rPr>
                                    <w:t>cynigion dylunio ac adeiladu (parhad)</w:t>
                                  </w:r>
                                </w:p>
                                <w:p w14:paraId="6941B382" w14:textId="77777777" w:rsidR="00F54EEB" w:rsidRDefault="00F54EEB" w:rsidP="00655BD8">
                                  <w:pPr>
                                    <w:spacing w:after="240"/>
                                    <w:rPr>
                                      <w:b/>
                                      <w:bCs/>
                                      <w:color w:val="CB400B" w:themeColor="text2" w:themeShade="BF"/>
                                    </w:rPr>
                                  </w:pPr>
                                </w:p>
                                <w:p w14:paraId="03A1C0F0" w14:textId="77777777" w:rsidR="004A3E14" w:rsidRDefault="004A3E14" w:rsidP="004A3E14">
                                  <w:pPr>
                                    <w:autoSpaceDE w:val="0"/>
                                    <w:autoSpaceDN w:val="0"/>
                                    <w:adjustRightInd w:val="0"/>
                                    <w:spacing w:after="240"/>
                                    <w:rPr>
                                      <w:rFonts w:ascii="Verdana" w:hAnsi="Verdana" w:cs="Verdana"/>
                                      <w:b/>
                                      <w:bCs/>
                                      <w:color w:val="CB400B"/>
                                    </w:rPr>
                                  </w:pPr>
                                  <w:r>
                                    <w:rPr>
                                      <w:rFonts w:ascii="Century Gothic" w:hAnsi="Century Gothic" w:cs="Century Gothic"/>
                                      <w:b/>
                                      <w:bCs/>
                                      <w:color w:val="CB400B"/>
                                      <w:lang w:val="cy-GB"/>
                                    </w:rPr>
                                    <w:t>Cadwraeth yr adeilad presennol</w:t>
                                  </w:r>
                                </w:p>
                                <w:p w14:paraId="6F7369E9"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Mae'r dyluniad yn cydnabod pwysigrwydd y tŷ presennol, gan ei osod yn ganolog o ran ymarferoldeb ac estheteg. Mae nifer o nodweddion y tŷ wedi'u dyblygu yn yr estyniad ac mae deunyddiau i'w nodi i gyd-fynd. Mae'r un system i'w defnyddio ar gyfer y ffenestri newydd yn yr adeilad presennol ag ar gyfer yr adeilad newydd ac mae cyfrannau'r agoriad yn debyg.</w:t>
                                  </w:r>
                                </w:p>
                                <w:p w14:paraId="39B30EB9"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Bydd y simneiau presennol, sy'n nodwedd nodedig o'r dyluniad presennol, yn cael eu hatgyweirio, eu cadw a'u hail-ddefnyddio i ddarparu ffliwiau ar gyfer offer gwresogi nodweddol ac ar gyfer cylchrediad fertigol gwasanaethau.</w:t>
                                  </w:r>
                                </w:p>
                                <w:p w14:paraId="2548AB72"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Mae'r gwaith maen i'w atgyweirio a'i lanhau a bydd y llechi presennol yn cael eu hachub a'u gwrthdroi i'w hailddefnyddio i gwblhau o leiaf 50% o'r lleiniau. Bydd fflachion plwm yn cael eu hachub a'u disodli gan rai newydd, wedi'u gosod i fanylion traddodiadol.</w:t>
                                  </w:r>
                                </w:p>
                                <w:p w14:paraId="6FE5FEE4" w14:textId="77777777" w:rsidR="004A3E14" w:rsidRDefault="004A3E14" w:rsidP="004A3E14">
                                  <w:pPr>
                                    <w:autoSpaceDE w:val="0"/>
                                    <w:autoSpaceDN w:val="0"/>
                                    <w:adjustRightInd w:val="0"/>
                                    <w:spacing w:after="240"/>
                                    <w:rPr>
                                      <w:rFonts w:ascii="Verdana" w:hAnsi="Verdana" w:cs="Verdana"/>
                                      <w:b/>
                                      <w:bCs/>
                                      <w:color w:val="CB400B"/>
                                      <w:lang w:val="cy-GB"/>
                                    </w:rPr>
                                  </w:pPr>
                                </w:p>
                                <w:p w14:paraId="65705FCC" w14:textId="77777777" w:rsidR="004A3E14" w:rsidRDefault="004A3E14" w:rsidP="004A3E14">
                                  <w:pPr>
                                    <w:autoSpaceDE w:val="0"/>
                                    <w:autoSpaceDN w:val="0"/>
                                    <w:adjustRightInd w:val="0"/>
                                    <w:spacing w:after="240"/>
                                    <w:rPr>
                                      <w:rFonts w:ascii="Verdana" w:hAnsi="Verdana" w:cs="Verdana"/>
                                      <w:b/>
                                      <w:bCs/>
                                      <w:color w:val="CB400B"/>
                                      <w:lang w:val="cy-GB"/>
                                    </w:rPr>
                                  </w:pPr>
                                  <w:r>
                                    <w:rPr>
                                      <w:rFonts w:ascii="Century Gothic" w:hAnsi="Century Gothic" w:cs="Century Gothic"/>
                                      <w:b/>
                                      <w:bCs/>
                                      <w:color w:val="CB400B"/>
                                      <w:lang w:val="cy-GB"/>
                                    </w:rPr>
                                    <w:t>Tanadeileddau ac aradeileddau</w:t>
                                  </w:r>
                                </w:p>
                                <w:p w14:paraId="2317EF66"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Nid yw'r tŷ presennol yn dangos unrhyw arwyddion o ymsuddiant ac felly ni ragwelir atgyweiriadau sylfaenol neu debyg i'r tanadeileddau gwreiddiol, er y bydd y llawr gwaelod pren ataliedig presennol yn cael ei dynnu a'i ddisodli gan slabiau concrid newydd, sydd i gynnal y llawr lle mae'r distiau llenwi yn caniatáu.</w:t>
                                  </w:r>
                                </w:p>
                                <w:p w14:paraId="6847F12C"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 sylfeini a slab llawr yr estyniad i'w hadeiladu ar ddistiau tebyg i gyfyngu ar setliad gwahaniaethol, ac i ystyried effeithiau posibl rhew-wthio yn yr isbridd clai.</w:t>
                                  </w:r>
                                </w:p>
                                <w:p w14:paraId="5DD8E932" w14:textId="77777777" w:rsidR="00F54EEB" w:rsidRPr="004A3E14" w:rsidRDefault="00F54EEB" w:rsidP="00655BD8">
                                  <w:pPr>
                                    <w:rPr>
                                      <w:lang w:val="cy-GB"/>
                                    </w:rPr>
                                  </w:pPr>
                                </w:p>
                                <w:p w14:paraId="6577064B" w14:textId="77777777" w:rsidR="00F54EEB" w:rsidRPr="004A3E14" w:rsidRDefault="00F54EEB" w:rsidP="00655BD8">
                                  <w:pPr>
                                    <w:rPr>
                                      <w:lang w:val="cy-GB"/>
                                    </w:rPr>
                                  </w:pPr>
                                </w:p>
                                <w:p w14:paraId="22395100" w14:textId="77777777" w:rsidR="00F54EEB" w:rsidRPr="004A3E14" w:rsidRDefault="00F54EEB" w:rsidP="00655BD8">
                                  <w:pPr>
                                    <w:rPr>
                                      <w:lang w:val="cy-GB"/>
                                    </w:rPr>
                                  </w:pPr>
                                </w:p>
                                <w:p w14:paraId="0BE53A1B" w14:textId="77777777" w:rsidR="00F54EEB" w:rsidRPr="004A3E14" w:rsidRDefault="00F54EEB" w:rsidP="00655BD8">
                                  <w:pPr>
                                    <w:rPr>
                                      <w:lang w:val="cy-GB"/>
                                    </w:rPr>
                                  </w:pPr>
                                </w:p>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2C3B7FD9" id="Text Box 63" o:spid="_x0000_s1061" type="#_x0000_t202" alt="Text box to enter content" style="width:500.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" filled="f" stroked="f">
                      <v:textbox inset=",23.04pt">
                        <w:txbxContent>
                          <w:p w14:paraId="05B41978" w14:textId="77777777" w:rsidR="00F54EEB" w:rsidRDefault="004A3E14" w:rsidP="00655BD8">
                            <w:pPr>
                              <w:pStyle w:val="Heading2"/>
                              <w:spacing w:after="240"/>
                            </w:pPr>
                            <w:r>
                              <w:rPr>
                                <w:rFonts w:ascii="Century Gothic" w:eastAsia="Century Gothic" w:hAnsi="Century Gothic" w:cs="Times New Roman"/>
                                <w:color w:val="3F1D5A"/>
                                <w:szCs w:val="28"/>
                                <w:lang w:val="cy-GB"/>
                              </w:rPr>
                              <w:t xml:space="preserve">Gwerthuso </w:t>
                            </w:r>
                            <w:r>
                              <w:rPr>
                                <w:rFonts w:ascii="Century Gothic" w:eastAsia="Century Gothic" w:hAnsi="Century Gothic" w:cs="Times New Roman"/>
                                <w:color w:val="3F1D5A"/>
                                <w:szCs w:val="28"/>
                                <w:lang w:val="cy-GB"/>
                              </w:rPr>
                              <w:t>cynigion dylunio ac adeiladu (parhad)</w:t>
                            </w:r>
                          </w:p>
                          <w:p w14:paraId="6941B382" w14:textId="77777777" w:rsidR="00F54EEB" w:rsidRDefault="00F54EEB" w:rsidP="00655BD8">
                            <w:pPr>
                              <w:spacing w:after="240"/>
                              <w:rPr>
                                <w:b/>
                                <w:bCs/>
                                <w:color w:val="CB400B" w:themeColor="text2" w:themeShade="BF"/>
                              </w:rPr>
                            </w:pPr>
                          </w:p>
                          <w:p w14:paraId="03A1C0F0" w14:textId="77777777" w:rsidR="004A3E14" w:rsidRDefault="004A3E14" w:rsidP="004A3E14">
                            <w:pPr>
                              <w:autoSpaceDE w:val="0"/>
                              <w:autoSpaceDN w:val="0"/>
                              <w:adjustRightInd w:val="0"/>
                              <w:spacing w:after="240"/>
                              <w:rPr>
                                <w:rFonts w:ascii="Verdana" w:hAnsi="Verdana" w:cs="Verdana"/>
                                <w:b/>
                                <w:bCs/>
                                <w:color w:val="CB400B"/>
                              </w:rPr>
                            </w:pPr>
                            <w:r>
                              <w:rPr>
                                <w:rFonts w:ascii="Century Gothic" w:hAnsi="Century Gothic" w:cs="Century Gothic"/>
                                <w:b/>
                                <w:bCs/>
                                <w:color w:val="CB400B"/>
                                <w:lang w:val="cy-GB"/>
                              </w:rPr>
                              <w:t>Cadwraeth yr adeilad presennol</w:t>
                            </w:r>
                          </w:p>
                          <w:p w14:paraId="6F7369E9"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Mae'r dyluniad yn cydnabod pwysigrwydd y tŷ presennol, gan ei osod yn ganolog o ran ymarferoldeb ac estheteg. Mae nifer o nodweddion y tŷ wedi'u dyblygu yn yr estyniad ac mae deunyddiau i'w nodi i gyd-fynd. Mae'r un system i'w defnyddio ar gyfer y ffenestri newydd yn yr adeilad presennol ag ar gyfer yr adeilad newydd ac mae cyfrannau'r agoriad yn debyg.</w:t>
                            </w:r>
                          </w:p>
                          <w:p w14:paraId="39B30EB9"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Bydd y simneiau presennol, sy'n nodwedd nodedig o'r dyluniad presennol, yn cael eu hatgyweirio, eu cadw a'u hail-ddefnyddio i ddarparu ffliwiau ar gyfer offer gwresogi nodweddol ac ar gyfer cylchrediad fertigol gwasanaethau.</w:t>
                            </w:r>
                          </w:p>
                          <w:p w14:paraId="2548AB72"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Mae'r gwaith maen i'w atgyweirio a'i lanhau a bydd y llechi presennol yn cael eu hachub a'u gwrthdroi i'w hailddefnyddio i gwblhau o leiaf 50% o'r lleiniau. Bydd fflachion plwm yn cael eu hachub a'u disodli gan rai newydd, wedi'u gosod i fanylion traddodiadol.</w:t>
                            </w:r>
                          </w:p>
                          <w:p w14:paraId="6FE5FEE4" w14:textId="77777777" w:rsidR="004A3E14" w:rsidRDefault="004A3E14" w:rsidP="004A3E14">
                            <w:pPr>
                              <w:autoSpaceDE w:val="0"/>
                              <w:autoSpaceDN w:val="0"/>
                              <w:adjustRightInd w:val="0"/>
                              <w:spacing w:after="240"/>
                              <w:rPr>
                                <w:rFonts w:ascii="Verdana" w:hAnsi="Verdana" w:cs="Verdana"/>
                                <w:b/>
                                <w:bCs/>
                                <w:color w:val="CB400B"/>
                                <w:lang w:val="cy-GB"/>
                              </w:rPr>
                            </w:pPr>
                          </w:p>
                          <w:p w14:paraId="65705FCC" w14:textId="77777777" w:rsidR="004A3E14" w:rsidRDefault="004A3E14" w:rsidP="004A3E14">
                            <w:pPr>
                              <w:autoSpaceDE w:val="0"/>
                              <w:autoSpaceDN w:val="0"/>
                              <w:adjustRightInd w:val="0"/>
                              <w:spacing w:after="240"/>
                              <w:rPr>
                                <w:rFonts w:ascii="Verdana" w:hAnsi="Verdana" w:cs="Verdana"/>
                                <w:b/>
                                <w:bCs/>
                                <w:color w:val="CB400B"/>
                                <w:lang w:val="cy-GB"/>
                              </w:rPr>
                            </w:pPr>
                            <w:r>
                              <w:rPr>
                                <w:rFonts w:ascii="Century Gothic" w:hAnsi="Century Gothic" w:cs="Century Gothic"/>
                                <w:b/>
                                <w:bCs/>
                                <w:color w:val="CB400B"/>
                                <w:lang w:val="cy-GB"/>
                              </w:rPr>
                              <w:t>Tanadeileddau ac aradeileddau</w:t>
                            </w:r>
                          </w:p>
                          <w:p w14:paraId="2317EF66"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Nid yw'r tŷ presennol yn dangos unrhyw arwyddion o ymsuddiant ac felly ni ragwelir atgyweiriadau sylfaenol neu debyg i'r tanadeileddau gwreiddiol, er y bydd y llawr gwaelod pren ataliedig presennol yn cael ei dynnu a'i ddisodli gan slabiau concrid newydd, sydd i gynnal y llawr lle mae'r distiau llenwi yn caniatáu.</w:t>
                            </w:r>
                          </w:p>
                          <w:p w14:paraId="6847F12C" w14:textId="77777777" w:rsidR="004A3E14" w:rsidRDefault="004A3E14" w:rsidP="004A3E14">
                            <w:pPr>
                              <w:autoSpaceDE w:val="0"/>
                              <w:autoSpaceDN w:val="0"/>
                              <w:adjustRightInd w:val="0"/>
                              <w:spacing w:after="240"/>
                              <w:rPr>
                                <w:rFonts w:ascii="Verdana" w:hAnsi="Verdana" w:cs="Verdana"/>
                                <w:lang w:val="cy-GB"/>
                              </w:rPr>
                            </w:pPr>
                            <w:r>
                              <w:rPr>
                                <w:rFonts w:ascii="Century Gothic" w:hAnsi="Century Gothic" w:cs="Century Gothic"/>
                                <w:lang w:val="cy-GB"/>
                              </w:rPr>
                              <w:t>Mae sylfeini a slab llawr yr estyniad i'w hadeiladu ar ddistiau tebyg i gyfyngu ar setliad gwahaniaethol, ac i ystyried effeithiau posibl rhew-wthio yn yr isbridd clai.</w:t>
                            </w:r>
                          </w:p>
                          <w:p w14:paraId="5DD8E932" w14:textId="77777777" w:rsidR="00F54EEB" w:rsidRPr="004A3E14" w:rsidRDefault="00F54EEB" w:rsidP="00655BD8">
                            <w:pPr>
                              <w:rPr>
                                <w:lang w:val="cy-GB"/>
                              </w:rPr>
                            </w:pPr>
                          </w:p>
                          <w:p w14:paraId="6577064B" w14:textId="77777777" w:rsidR="00F54EEB" w:rsidRPr="004A3E14" w:rsidRDefault="00F54EEB" w:rsidP="00655BD8">
                            <w:pPr>
                              <w:rPr>
                                <w:lang w:val="cy-GB"/>
                              </w:rPr>
                            </w:pPr>
                          </w:p>
                          <w:p w14:paraId="22395100" w14:textId="77777777" w:rsidR="00F54EEB" w:rsidRPr="004A3E14" w:rsidRDefault="00F54EEB" w:rsidP="00655BD8">
                            <w:pPr>
                              <w:rPr>
                                <w:lang w:val="cy-GB"/>
                              </w:rPr>
                            </w:pPr>
                          </w:p>
                          <w:p w14:paraId="0BE53A1B" w14:textId="77777777" w:rsidR="00F54EEB" w:rsidRPr="004A3E14" w:rsidRDefault="00F54EEB" w:rsidP="00655BD8">
                            <w:pPr>
                              <w:rPr>
                                <w:lang w:val="cy-GB"/>
                              </w:rPr>
                            </w:pPr>
                          </w:p>
                        </w:txbxContent>
                      </v:textbox>
                      <w10:anchorlock/>
                    </v:shape>
                  </w:pict>
                </mc:Fallback>
              </mc:AlternateContent>
            </w:r>
          </w:p>
        </w:tc>
        <w:tc>
          <w:tcPr>
            <w:tcW w:w="821" w:type="dxa"/>
            <w:shd w:val="clear" w:color="auto" w:fill="421D5D"/>
          </w:tcPr>
          <w:p w14:paraId="08535AA7" w14:textId="26A29D15" w:rsidR="00F54EEB" w:rsidRPr="00C412C9" w:rsidRDefault="00F54EEB" w:rsidP="00A96F1C">
            <w:pPr>
              <w:rPr>
                <w:sz w:val="24"/>
              </w:rPr>
            </w:pPr>
          </w:p>
        </w:tc>
      </w:tr>
    </w:tbl>
    <w:p w14:paraId="5B749E40" w14:textId="221579AA" w:rsidR="00DF4784" w:rsidRDefault="00DF4784" w:rsidP="008B2E43">
      <w:pPr>
        <w:rPr>
          <w:sz w:val="24"/>
        </w:rPr>
      </w:pPr>
    </w:p>
    <w:p w14:paraId="2CE925AF" w14:textId="2D70C368" w:rsidR="00DF4784" w:rsidRDefault="00DF4784">
      <w:pPr>
        <w:spacing w:after="200" w:line="276" w:lineRule="auto"/>
        <w:rPr>
          <w:sz w:val="24"/>
        </w:rPr>
      </w:pPr>
    </w:p>
    <w:tbl>
      <w:tblPr>
        <w:tblStyle w:val="TableGrid"/>
        <w:tblW w:w="11568" w:type="dxa"/>
        <w:tblInd w:w="-634" w:type="dxa"/>
        <w:tblLook w:val="04A0" w:firstRow="1" w:lastRow="0" w:firstColumn="1" w:lastColumn="0" w:noHBand="0" w:noVBand="1"/>
        <w:tblDescription w:val="Layout table"/>
      </w:tblPr>
      <w:tblGrid>
        <w:gridCol w:w="10694"/>
        <w:gridCol w:w="874"/>
      </w:tblGrid>
      <w:tr w:rsidR="00B67BDA" w14:paraId="60145915" w14:textId="77777777" w:rsidTr="00F54EEB">
        <w:trPr>
          <w:trHeight w:val="10397"/>
        </w:trPr>
        <w:tc>
          <w:tcPr>
            <w:tcW w:w="10694" w:type="dxa"/>
          </w:tcPr>
          <w:p w14:paraId="01941E30" w14:textId="77777777" w:rsidR="00F54EEB" w:rsidRDefault="00F54EEB" w:rsidP="00A96F1C">
            <w:pPr>
              <w:rPr>
                <w:sz w:val="24"/>
              </w:rPr>
            </w:pPr>
          </w:p>
          <w:p w14:paraId="2A56D136" w14:textId="77777777" w:rsidR="00F54EEB" w:rsidRDefault="004A3E14" w:rsidP="00A96F1C">
            <w:pPr>
              <w:rPr>
                <w:sz w:val="24"/>
              </w:rPr>
            </w:pPr>
            <w:r>
              <w:rPr>
                <w:noProof/>
              </w:rPr>
              <mc:AlternateContent>
                <mc:Choice Requires="wps">
                  <w:drawing>
                    <wp:inline distT="0" distB="0" distL="0" distR="0" wp14:anchorId="1F4EB250" wp14:editId="291B7285">
                      <wp:extent cx="6305550" cy="7010400"/>
                      <wp:effectExtent l="0" t="0" r="0" b="0"/>
                      <wp:docPr id="66" name="Text Box 66" descr="Text box to enter content"/>
                      <wp:cNvGraphicFramePr/>
                      <a:graphic xmlns:a="http://schemas.openxmlformats.org/drawingml/2006/main">
                        <a:graphicData uri="http://schemas.microsoft.com/office/word/2010/wordprocessingShape">
                          <wps:wsp>
                            <wps:cNvSpPr txBox="1"/>
                            <wps:spPr>
                              <a:xfrm>
                                <a:off x="0" y="0"/>
                                <a:ext cx="6305550" cy="7010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7875367" w14:textId="77777777" w:rsidR="00F54EEB" w:rsidRDefault="004A3E14" w:rsidP="00DF4784">
                                  <w:pPr>
                                    <w:pStyle w:val="Heading2"/>
                                    <w:spacing w:after="240"/>
                                  </w:pPr>
                                  <w:r>
                                    <w:rPr>
                                      <w:rFonts w:ascii="Century Gothic" w:eastAsia="Century Gothic" w:hAnsi="Century Gothic" w:cs="Times New Roman"/>
                                      <w:color w:val="3F1D5A"/>
                                      <w:szCs w:val="28"/>
                                      <w:lang w:val="cy-GB"/>
                                    </w:rPr>
                                    <w:t>Gwerthuso cynigion dylunio ac adeiladu (parhad)</w:t>
                                  </w:r>
                                </w:p>
                                <w:p w14:paraId="1D97805E" w14:textId="77777777" w:rsidR="00F54EEB" w:rsidRDefault="00F54EEB" w:rsidP="00DF4784">
                                  <w:pPr>
                                    <w:spacing w:after="240"/>
                                    <w:rPr>
                                      <w:b/>
                                      <w:bCs/>
                                      <w:color w:val="CB400B" w:themeColor="text2" w:themeShade="BF"/>
                                    </w:rPr>
                                  </w:pPr>
                                </w:p>
                                <w:p w14:paraId="582469FE" w14:textId="77777777" w:rsidR="00F54EEB" w:rsidRPr="008F7FF1" w:rsidRDefault="004A3E14" w:rsidP="00DF4784">
                                  <w:pPr>
                                    <w:spacing w:after="240"/>
                                    <w:rPr>
                                      <w:b/>
                                      <w:bCs/>
                                      <w:color w:val="CB400B" w:themeColor="text2" w:themeShade="BF"/>
                                    </w:rPr>
                                  </w:pPr>
                                  <w:r>
                                    <w:rPr>
                                      <w:rFonts w:ascii="Century Gothic" w:eastAsia="Century Gothic" w:hAnsi="Century Gothic" w:cs="Arial"/>
                                      <w:b/>
                                      <w:bCs/>
                                      <w:color w:val="CB400B"/>
                                      <w:lang w:val="cy-GB"/>
                                    </w:rPr>
                                    <w:t>Cynigion ar gyfer cynaliadwyedd</w:t>
                                  </w:r>
                                </w:p>
                                <w:p w14:paraId="080318EF" w14:textId="77777777" w:rsidR="00F54EEB" w:rsidRDefault="004A3E14" w:rsidP="00DF4784">
                                  <w:pPr>
                                    <w:spacing w:after="240"/>
                                  </w:pPr>
                                  <w:r>
                                    <w:rPr>
                                      <w:rFonts w:ascii="Century Gothic" w:eastAsia="Century Gothic" w:hAnsi="Century Gothic" w:cs="Arial"/>
                                      <w:lang w:val="cy-GB"/>
                                    </w:rPr>
                                    <w:t xml:space="preserve">Yn </w:t>
                                  </w:r>
                                  <w:r>
                                    <w:rPr>
                                      <w:rFonts w:ascii="Century Gothic" w:eastAsia="Century Gothic" w:hAnsi="Century Gothic" w:cs="Arial"/>
                                      <w:lang w:val="cy-GB"/>
                                    </w:rPr>
                                    <w:t xml:space="preserve">ogystal ag achub / ailddefnyddio deunyddiau o'r tŷ presennol a dod o hyd i ddeunyddiau newydd yn lleol, mae'r dyluniadau ar gyfer y ganolfan feddygol yn cynnwys mesurau ar gyfer cipio enillion solar goddefol, defnyddio paneli ffotofoltaidd i ategu trydan, </w:t>
                                  </w:r>
                                  <w:r>
                                    <w:rPr>
                                      <w:rFonts w:ascii="Century Gothic" w:eastAsia="Century Gothic" w:hAnsi="Century Gothic" w:cs="Arial"/>
                                      <w:lang w:val="cy-GB"/>
                                    </w:rPr>
                                    <w:t>a system awyru sy’n ailgylchu gyda chyfleusterau cyfnewid gwres i gyfyngu ar golli gwres.</w:t>
                                  </w:r>
                                </w:p>
                                <w:p w14:paraId="79E02C43" w14:textId="77777777" w:rsidR="00F54EEB" w:rsidRPr="004A3E14" w:rsidRDefault="004A3E14" w:rsidP="00DF4784">
                                  <w:pPr>
                                    <w:spacing w:after="240"/>
                                    <w:rPr>
                                      <w:lang w:val="cy-GB"/>
                                    </w:rPr>
                                  </w:pPr>
                                  <w:r>
                                    <w:rPr>
                                      <w:rFonts w:ascii="Century Gothic" w:eastAsia="Century Gothic" w:hAnsi="Century Gothic" w:cs="Arial"/>
                                      <w:lang w:val="cy-GB"/>
                                    </w:rPr>
                                    <w:t xml:space="preserve"> </w:t>
                                  </w:r>
                                  <w:r>
                                    <w:rPr>
                                      <w:rFonts w:ascii="Century Gothic" w:eastAsia="Century Gothic" w:hAnsi="Century Gothic" w:cs="Arial"/>
                                      <w:lang w:val="cy-GB"/>
                                    </w:rPr>
                                    <w:t>Bydd y mesurau hyn ynghyd â lefelau uchel o insiwleiddio drwy gydol yr estyniad newydd a</w:t>
                                  </w:r>
                                  <w:r>
                                    <w:rPr>
                                      <w:rFonts w:ascii="Century Gothic" w:eastAsia="Century Gothic" w:hAnsi="Century Gothic" w:cs="Arial"/>
                                      <w:lang w:val="cy-GB"/>
                                    </w:rPr>
                                    <w:t xml:space="preserve"> chyflwyno inswleiddiad o dan y llawr gwaelod, yn y waliau, ac yng ngofod to'r tŷ presennol yn helpu i </w:t>
                                  </w:r>
                                  <w:r>
                                    <w:rPr>
                                      <w:rFonts w:ascii="Century Gothic" w:eastAsia="Century Gothic" w:hAnsi="Century Gothic" w:cs="Arial"/>
                                      <w:lang w:val="cy-GB"/>
                                    </w:rPr>
                                    <w:t>leihau'r defnydd o ynni.</w:t>
                                  </w:r>
                                </w:p>
                                <w:p w14:paraId="280F0352" w14:textId="77777777" w:rsidR="00F54EEB" w:rsidRPr="004A3E14" w:rsidRDefault="00F54EEB" w:rsidP="00DF4784">
                                  <w:pPr>
                                    <w:spacing w:after="240"/>
                                    <w:rPr>
                                      <w:b/>
                                      <w:bCs/>
                                      <w:color w:val="CB400B" w:themeColor="text2" w:themeShade="BF"/>
                                      <w:lang w:val="cy-GB"/>
                                    </w:rPr>
                                  </w:pPr>
                                </w:p>
                                <w:p w14:paraId="62FF39BA" w14:textId="77777777" w:rsidR="00F54EEB" w:rsidRPr="004A3E14" w:rsidRDefault="004A3E14" w:rsidP="00DF4784">
                                  <w:pPr>
                                    <w:spacing w:after="240"/>
                                    <w:rPr>
                                      <w:b/>
                                      <w:bCs/>
                                      <w:color w:val="CB400B" w:themeColor="text2" w:themeShade="BF"/>
                                      <w:lang w:val="cy-GB"/>
                                    </w:rPr>
                                  </w:pPr>
                                  <w:r>
                                    <w:rPr>
                                      <w:rFonts w:ascii="Century Gothic" w:eastAsia="Century Gothic" w:hAnsi="Century Gothic" w:cs="Arial"/>
                                      <w:b/>
                                      <w:bCs/>
                                      <w:color w:val="CB400B"/>
                                      <w:lang w:val="cy-GB"/>
                                    </w:rPr>
                                    <w:t>Systemau dŵr a dŵr gwastraff</w:t>
                                  </w:r>
                                </w:p>
                                <w:p w14:paraId="745685B6" w14:textId="77777777" w:rsidR="00F54EEB" w:rsidRPr="004A3E14" w:rsidRDefault="004A3E14" w:rsidP="00DF4784">
                                  <w:pPr>
                                    <w:spacing w:after="240"/>
                                    <w:rPr>
                                      <w:lang w:val="cy-GB"/>
                                    </w:rPr>
                                  </w:pPr>
                                  <w:r>
                                    <w:rPr>
                                      <w:rFonts w:ascii="Century Gothic" w:eastAsia="Century Gothic" w:hAnsi="Century Gothic" w:cs="Arial"/>
                                      <w:lang w:val="cy-GB"/>
                                    </w:rPr>
                                    <w:t>Nid yw'r systemau dŵr sydd eu hangen yn helaeth ac mae'r cynigion ar gyfer cadwraeth dŵr yn fach iawn, er y dylai'r dull SDCau o gasglu'r holl ddŵr stormydd i'w ddefnyddio ar gyfer dyfrio gardd leihau</w:t>
                                  </w:r>
                                  <w:r>
                                    <w:rPr>
                                      <w:rFonts w:ascii="Century Gothic" w:eastAsia="Century Gothic" w:hAnsi="Century Gothic" w:cs="Arial"/>
                                      <w:lang w:val="cy-GB"/>
                                    </w:rPr>
                                    <w:t>'r defnydd o ddŵr ac osgoi llifau brig rhag mynd i mewn i'r system gyhoeddus.</w:t>
                                  </w:r>
                                </w:p>
                                <w:p w14:paraId="36547B99" w14:textId="77777777" w:rsidR="00F54EEB" w:rsidRPr="004A3E14" w:rsidRDefault="00F54EEB" w:rsidP="00DF4784">
                                  <w:pPr>
                                    <w:spacing w:after="240"/>
                                    <w:rPr>
                                      <w:b/>
                                      <w:bCs/>
                                      <w:color w:val="CB400B" w:themeColor="text2" w:themeShade="BF"/>
                                      <w:lang w:val="cy-GB"/>
                                    </w:rPr>
                                  </w:pPr>
                                </w:p>
                                <w:p w14:paraId="62166662" w14:textId="77777777" w:rsidR="00F54EEB" w:rsidRPr="004A3E14" w:rsidRDefault="004A3E14" w:rsidP="00DF4784">
                                  <w:pPr>
                                    <w:spacing w:after="240"/>
                                    <w:rPr>
                                      <w:b/>
                                      <w:bCs/>
                                      <w:color w:val="CB400B" w:themeColor="text2" w:themeShade="BF"/>
                                      <w:lang w:val="cy-GB"/>
                                    </w:rPr>
                                  </w:pPr>
                                  <w:r>
                                    <w:rPr>
                                      <w:rFonts w:ascii="Century Gothic" w:eastAsia="Century Gothic" w:hAnsi="Century Gothic" w:cs="Arial"/>
                                      <w:b/>
                                      <w:bCs/>
                                      <w:color w:val="CB400B"/>
                                      <w:lang w:val="cy-GB"/>
                                    </w:rPr>
                                    <w:t>Dylunio tirwedd a safle</w:t>
                                  </w:r>
                                </w:p>
                                <w:p w14:paraId="1062BA96" w14:textId="77777777" w:rsidR="00F54EEB" w:rsidRDefault="004A3E14" w:rsidP="00DF4784">
                                  <w:pPr>
                                    <w:spacing w:after="240"/>
                                  </w:pPr>
                                  <w:r>
                                    <w:rPr>
                                      <w:rFonts w:ascii="Century Gothic" w:eastAsia="Century Gothic" w:hAnsi="Century Gothic" w:cs="Arial"/>
                                      <w:lang w:val="cy-GB"/>
                                    </w:rPr>
                                    <w:t>Bydd cynigion ar gyfer yr ardaloedd allanol caled yn cynnwys palmantu brics ar gyfer ffyrdd a mannau parcio, gyda phalmentydd concrid lliw carreg cyferbyniol i lwybrau troed. Y palmant i'w ddewis i gyfateb i liwiau'r tŷ presennol.</w:t>
                                  </w:r>
                                </w:p>
                                <w:p w14:paraId="369CBF12" w14:textId="77777777" w:rsidR="00F54EEB" w:rsidRDefault="004A3E14" w:rsidP="00EE1EDB">
                                  <w:pPr>
                                    <w:spacing w:after="240"/>
                                  </w:pPr>
                                  <w:r>
                                    <w:rPr>
                                      <w:rFonts w:ascii="Century Gothic" w:eastAsia="Century Gothic" w:hAnsi="Century Gothic" w:cs="Arial"/>
                                      <w:lang w:val="cy-GB"/>
                                    </w:rPr>
                                    <w:t xml:space="preserve">Bydd ardaloedd wedi'u tirlunio yn cynnwys ardal laswelltog i gwblhau'r ffryntiad i Heol yr Eglwys, gyda phlannu wedi'i ganoli'n gyffredinol tuag at ffiniau'r safle ac fel sgrin i'r prif </w:t>
                                  </w:r>
                                  <w:r>
                                    <w:rPr>
                                      <w:rFonts w:ascii="Century Gothic" w:eastAsia="Century Gothic" w:hAnsi="Century Gothic" w:cs="Arial"/>
                                      <w:lang w:val="cy-GB"/>
                                    </w:rPr>
                                    <w:t>ardaloedd parcio.</w:t>
                                  </w:r>
                                </w:p>
                              </w:txbxContent>
                            </wps:txbx>
                            <wps:bodyPr rot="0" spcFirstLastPara="0" vertOverflow="overflow" horzOverflow="overflow" vert="horz" wrap="square" lIns="91440" tIns="292608" rIns="91440" bIns="45720" numCol="1" spcCol="0" rtlCol="0" fromWordArt="0" anchor="t" anchorCtr="0" forceAA="0" compatLnSpc="1">
                              <a:prstTxWarp prst="textNoShape">
                                <a:avLst/>
                              </a:prstTxWarp>
                            </wps:bodyPr>
                          </wps:wsp>
                        </a:graphicData>
                      </a:graphic>
                    </wp:inline>
                  </w:drawing>
                </mc:Choice>
                <mc:Fallback>
                  <w:pict>
                    <v:shape w14:anchorId="1F4EB250" id="Text Box 66" o:spid="_x0000_s1062" type="#_x0000_t202" alt="Text box to enter content" style="width:496.5pt;height:5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" filled="f" stroked="f">
                      <v:textbox inset=",23.04pt">
                        <w:txbxContent>
                          <w:p w14:paraId="77875367" w14:textId="77777777" w:rsidR="00F54EEB" w:rsidRDefault="004A3E14" w:rsidP="00DF4784">
                            <w:pPr>
                              <w:pStyle w:val="Heading2"/>
                              <w:spacing w:after="240"/>
                            </w:pPr>
                            <w:r>
                              <w:rPr>
                                <w:rFonts w:ascii="Century Gothic" w:eastAsia="Century Gothic" w:hAnsi="Century Gothic" w:cs="Times New Roman"/>
                                <w:color w:val="3F1D5A"/>
                                <w:szCs w:val="28"/>
                                <w:lang w:val="cy-GB"/>
                              </w:rPr>
                              <w:t>Gwerthuso cynigion dylunio ac adeiladu (parhad)</w:t>
                            </w:r>
                          </w:p>
                          <w:p w14:paraId="1D97805E" w14:textId="77777777" w:rsidR="00F54EEB" w:rsidRDefault="00F54EEB" w:rsidP="00DF4784">
                            <w:pPr>
                              <w:spacing w:after="240"/>
                              <w:rPr>
                                <w:b/>
                                <w:bCs/>
                                <w:color w:val="CB400B" w:themeColor="text2" w:themeShade="BF"/>
                              </w:rPr>
                            </w:pPr>
                          </w:p>
                          <w:p w14:paraId="582469FE" w14:textId="77777777" w:rsidR="00F54EEB" w:rsidRPr="008F7FF1" w:rsidRDefault="004A3E14" w:rsidP="00DF4784">
                            <w:pPr>
                              <w:spacing w:after="240"/>
                              <w:rPr>
                                <w:b/>
                                <w:bCs/>
                                <w:color w:val="CB400B" w:themeColor="text2" w:themeShade="BF"/>
                              </w:rPr>
                            </w:pPr>
                            <w:r>
                              <w:rPr>
                                <w:rFonts w:ascii="Century Gothic" w:eastAsia="Century Gothic" w:hAnsi="Century Gothic" w:cs="Arial"/>
                                <w:b/>
                                <w:bCs/>
                                <w:color w:val="CB400B"/>
                                <w:lang w:val="cy-GB"/>
                              </w:rPr>
                              <w:t>Cynigion ar gyfer cynaliadwyedd</w:t>
                            </w:r>
                          </w:p>
                          <w:p w14:paraId="080318EF" w14:textId="77777777" w:rsidR="00F54EEB" w:rsidRDefault="004A3E14" w:rsidP="00DF4784">
                            <w:pPr>
                              <w:spacing w:after="240"/>
                            </w:pPr>
                            <w:r>
                              <w:rPr>
                                <w:rFonts w:ascii="Century Gothic" w:eastAsia="Century Gothic" w:hAnsi="Century Gothic" w:cs="Arial"/>
                                <w:lang w:val="cy-GB"/>
                              </w:rPr>
                              <w:t xml:space="preserve">Yn </w:t>
                            </w:r>
                            <w:r>
                              <w:rPr>
                                <w:rFonts w:ascii="Century Gothic" w:eastAsia="Century Gothic" w:hAnsi="Century Gothic" w:cs="Arial"/>
                                <w:lang w:val="cy-GB"/>
                              </w:rPr>
                              <w:t xml:space="preserve">ogystal ag achub / ailddefnyddio deunyddiau o'r tŷ presennol a dod o hyd i ddeunyddiau newydd yn lleol, mae'r dyluniadau ar gyfer y ganolfan feddygol yn cynnwys mesurau ar gyfer cipio enillion solar goddefol, defnyddio paneli ffotofoltaidd i ategu trydan, </w:t>
                            </w:r>
                            <w:r>
                              <w:rPr>
                                <w:rFonts w:ascii="Century Gothic" w:eastAsia="Century Gothic" w:hAnsi="Century Gothic" w:cs="Arial"/>
                                <w:lang w:val="cy-GB"/>
                              </w:rPr>
                              <w:t>a system awyru sy’n ailgylchu gyda chyfleusterau cyfnewid gwres i gyfyngu ar golli gwres.</w:t>
                            </w:r>
                          </w:p>
                          <w:p w14:paraId="79E02C43" w14:textId="77777777" w:rsidR="00F54EEB" w:rsidRPr="004A3E14" w:rsidRDefault="004A3E14" w:rsidP="00DF4784">
                            <w:pPr>
                              <w:spacing w:after="240"/>
                              <w:rPr>
                                <w:lang w:val="cy-GB"/>
                              </w:rPr>
                            </w:pPr>
                            <w:r>
                              <w:rPr>
                                <w:rFonts w:ascii="Century Gothic" w:eastAsia="Century Gothic" w:hAnsi="Century Gothic" w:cs="Arial"/>
                                <w:lang w:val="cy-GB"/>
                              </w:rPr>
                              <w:t xml:space="preserve"> </w:t>
                            </w:r>
                            <w:r>
                              <w:rPr>
                                <w:rFonts w:ascii="Century Gothic" w:eastAsia="Century Gothic" w:hAnsi="Century Gothic" w:cs="Arial"/>
                                <w:lang w:val="cy-GB"/>
                              </w:rPr>
                              <w:t>Bydd y mesurau hyn ynghyd â lefelau uchel o insiwleiddio drwy gydol yr estyniad newydd a</w:t>
                            </w:r>
                            <w:r>
                              <w:rPr>
                                <w:rFonts w:ascii="Century Gothic" w:eastAsia="Century Gothic" w:hAnsi="Century Gothic" w:cs="Arial"/>
                                <w:lang w:val="cy-GB"/>
                              </w:rPr>
                              <w:t xml:space="preserve"> chyflwyno inswleiddiad o dan y llawr gwaelod, yn y waliau, ac yng ngofod to'r tŷ presennol yn helpu i </w:t>
                            </w:r>
                            <w:r>
                              <w:rPr>
                                <w:rFonts w:ascii="Century Gothic" w:eastAsia="Century Gothic" w:hAnsi="Century Gothic" w:cs="Arial"/>
                                <w:lang w:val="cy-GB"/>
                              </w:rPr>
                              <w:t>leihau'r defnydd o ynni.</w:t>
                            </w:r>
                          </w:p>
                          <w:p w14:paraId="280F0352" w14:textId="77777777" w:rsidR="00F54EEB" w:rsidRPr="004A3E14" w:rsidRDefault="00F54EEB" w:rsidP="00DF4784">
                            <w:pPr>
                              <w:spacing w:after="240"/>
                              <w:rPr>
                                <w:b/>
                                <w:bCs/>
                                <w:color w:val="CB400B" w:themeColor="text2" w:themeShade="BF"/>
                                <w:lang w:val="cy-GB"/>
                              </w:rPr>
                            </w:pPr>
                          </w:p>
                          <w:p w14:paraId="62FF39BA" w14:textId="77777777" w:rsidR="00F54EEB" w:rsidRPr="004A3E14" w:rsidRDefault="004A3E14" w:rsidP="00DF4784">
                            <w:pPr>
                              <w:spacing w:after="240"/>
                              <w:rPr>
                                <w:b/>
                                <w:bCs/>
                                <w:color w:val="CB400B" w:themeColor="text2" w:themeShade="BF"/>
                                <w:lang w:val="cy-GB"/>
                              </w:rPr>
                            </w:pPr>
                            <w:r>
                              <w:rPr>
                                <w:rFonts w:ascii="Century Gothic" w:eastAsia="Century Gothic" w:hAnsi="Century Gothic" w:cs="Arial"/>
                                <w:b/>
                                <w:bCs/>
                                <w:color w:val="CB400B"/>
                                <w:lang w:val="cy-GB"/>
                              </w:rPr>
                              <w:t>Systemau dŵr a dŵr gwastraff</w:t>
                            </w:r>
                          </w:p>
                          <w:p w14:paraId="745685B6" w14:textId="77777777" w:rsidR="00F54EEB" w:rsidRPr="004A3E14" w:rsidRDefault="004A3E14" w:rsidP="00DF4784">
                            <w:pPr>
                              <w:spacing w:after="240"/>
                              <w:rPr>
                                <w:lang w:val="cy-GB"/>
                              </w:rPr>
                            </w:pPr>
                            <w:r>
                              <w:rPr>
                                <w:rFonts w:ascii="Century Gothic" w:eastAsia="Century Gothic" w:hAnsi="Century Gothic" w:cs="Arial"/>
                                <w:lang w:val="cy-GB"/>
                              </w:rPr>
                              <w:t>Nid yw'r systemau dŵr sydd eu hangen yn helaeth ac mae'r cynigion ar gyfer cadwraeth dŵr yn fach iawn, er y dylai'r dull SDCau o gasglu'r holl ddŵr stormydd i'w ddefnyddio ar gyfer dyfrio gardd leihau</w:t>
                            </w:r>
                            <w:r>
                              <w:rPr>
                                <w:rFonts w:ascii="Century Gothic" w:eastAsia="Century Gothic" w:hAnsi="Century Gothic" w:cs="Arial"/>
                                <w:lang w:val="cy-GB"/>
                              </w:rPr>
                              <w:t>'r defnydd o ddŵr ac osgoi llifau brig rhag mynd i mewn i'r system gyhoeddus.</w:t>
                            </w:r>
                          </w:p>
                          <w:p w14:paraId="36547B99" w14:textId="77777777" w:rsidR="00F54EEB" w:rsidRPr="004A3E14" w:rsidRDefault="00F54EEB" w:rsidP="00DF4784">
                            <w:pPr>
                              <w:spacing w:after="240"/>
                              <w:rPr>
                                <w:b/>
                                <w:bCs/>
                                <w:color w:val="CB400B" w:themeColor="text2" w:themeShade="BF"/>
                                <w:lang w:val="cy-GB"/>
                              </w:rPr>
                            </w:pPr>
                          </w:p>
                          <w:p w14:paraId="62166662" w14:textId="77777777" w:rsidR="00F54EEB" w:rsidRPr="004A3E14" w:rsidRDefault="004A3E14" w:rsidP="00DF4784">
                            <w:pPr>
                              <w:spacing w:after="240"/>
                              <w:rPr>
                                <w:b/>
                                <w:bCs/>
                                <w:color w:val="CB400B" w:themeColor="text2" w:themeShade="BF"/>
                                <w:lang w:val="cy-GB"/>
                              </w:rPr>
                            </w:pPr>
                            <w:r>
                              <w:rPr>
                                <w:rFonts w:ascii="Century Gothic" w:eastAsia="Century Gothic" w:hAnsi="Century Gothic" w:cs="Arial"/>
                                <w:b/>
                                <w:bCs/>
                                <w:color w:val="CB400B"/>
                                <w:lang w:val="cy-GB"/>
                              </w:rPr>
                              <w:t>Dylunio tirwedd a safle</w:t>
                            </w:r>
                          </w:p>
                          <w:p w14:paraId="1062BA96" w14:textId="77777777" w:rsidR="00F54EEB" w:rsidRDefault="004A3E14" w:rsidP="00DF4784">
                            <w:pPr>
                              <w:spacing w:after="240"/>
                            </w:pPr>
                            <w:r>
                              <w:rPr>
                                <w:rFonts w:ascii="Century Gothic" w:eastAsia="Century Gothic" w:hAnsi="Century Gothic" w:cs="Arial"/>
                                <w:lang w:val="cy-GB"/>
                              </w:rPr>
                              <w:t>Bydd cynigion ar gyfer yr ardaloedd allanol caled yn cynnwys palmantu brics ar gyfer ffyrdd a mannau parcio, gyda phalmentydd concrid lliw carreg cyferbyniol i lwybrau troed. Y palmant i'w ddewis i gyfateb i liwiau'r tŷ presennol.</w:t>
                            </w:r>
                          </w:p>
                          <w:p w14:paraId="369CBF12" w14:textId="77777777" w:rsidR="00F54EEB" w:rsidRDefault="004A3E14" w:rsidP="00EE1EDB">
                            <w:pPr>
                              <w:spacing w:after="240"/>
                            </w:pPr>
                            <w:r>
                              <w:rPr>
                                <w:rFonts w:ascii="Century Gothic" w:eastAsia="Century Gothic" w:hAnsi="Century Gothic" w:cs="Arial"/>
                                <w:lang w:val="cy-GB"/>
                              </w:rPr>
                              <w:t xml:space="preserve">Bydd ardaloedd wedi'u tirlunio yn cynnwys ardal laswelltog i gwblhau'r ffryntiad i Heol yr Eglwys, gyda phlannu wedi'i ganoli'n gyffredinol tuag at ffiniau'r safle ac fel sgrin i'r prif </w:t>
                            </w:r>
                            <w:r>
                              <w:rPr>
                                <w:rFonts w:ascii="Century Gothic" w:eastAsia="Century Gothic" w:hAnsi="Century Gothic" w:cs="Arial"/>
                                <w:lang w:val="cy-GB"/>
                              </w:rPr>
                              <w:t>ardaloedd parcio.</w:t>
                            </w:r>
                          </w:p>
                        </w:txbxContent>
                      </v:textbox>
                      <w10:anchorlock/>
                    </v:shape>
                  </w:pict>
                </mc:Fallback>
              </mc:AlternateContent>
            </w:r>
          </w:p>
        </w:tc>
        <w:tc>
          <w:tcPr>
            <w:tcW w:w="874" w:type="dxa"/>
            <w:shd w:val="clear" w:color="auto" w:fill="421D5D"/>
          </w:tcPr>
          <w:p w14:paraId="4F328490" w14:textId="27FC2E04" w:rsidR="00F54EEB" w:rsidRPr="00C412C9" w:rsidRDefault="00F54EEB" w:rsidP="00A96F1C">
            <w:pPr>
              <w:rPr>
                <w:sz w:val="24"/>
              </w:rPr>
            </w:pPr>
          </w:p>
        </w:tc>
      </w:tr>
    </w:tbl>
    <w:p w14:paraId="05301EAD" w14:textId="77777777" w:rsidR="00C13B2F" w:rsidRPr="004F53E9" w:rsidRDefault="00C13B2F" w:rsidP="008B2E43">
      <w:pPr>
        <w:rPr>
          <w:sz w:val="24"/>
        </w:rPr>
      </w:pPr>
    </w:p>
    <w:sectPr w:rsidR="00C13B2F" w:rsidRPr="004F53E9">
      <w:headerReference w:type="default" r:id="rId90"/>
      <w:footerReference w:type="even" r:id="rId91"/>
      <w:footerReference w:type="default" r:id="rId92"/>
      <w:headerReference w:type="first" r:id="rId93"/>
      <w:footerReference w:type="first" r:id="rId94"/>
      <w:pgSz w:w="12240" w:h="15840"/>
      <w:pgMar w:top="1440" w:right="1080" w:bottom="1440" w:left="1080" w:header="576" w:footer="432"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1AB53C" w14:textId="77777777" w:rsidR="00000000" w:rsidRDefault="004A3E14">
      <w:pPr>
        <w:spacing w:after="0"/>
      </w:pPr>
      <w:r>
        <w:separator/>
      </w:r>
    </w:p>
  </w:endnote>
  <w:endnote w:type="continuationSeparator" w:id="0">
    <w:p w14:paraId="61B55E3A" w14:textId="77777777" w:rsidR="00000000" w:rsidRDefault="004A3E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Meiryo">
    <w:charset w:val="80"/>
    <w:family w:val="swiss"/>
    <w:pitch w:val="variable"/>
    <w:sig w:usb0="E00002FF" w:usb1="6AC7FFFF" w:usb2="08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A530C" w14:textId="77777777" w:rsidR="00A96F1C" w:rsidRDefault="00A96F1C">
    <w:pPr>
      <w:jc w:val="right"/>
    </w:pPr>
  </w:p>
  <w:p w14:paraId="74C0D656" w14:textId="77777777" w:rsidR="00A96F1C" w:rsidRDefault="004A3E14" w:rsidP="009823B0">
    <w:pPr>
      <w:jc w:val="right"/>
    </w:pPr>
    <w:r>
      <w:fldChar w:fldCharType="begin"/>
    </w:r>
    <w:r>
      <w:instrText xml:space="preserve"> PAGE   \* MERGEFORMAT </w:instrText>
    </w:r>
    <w:r>
      <w:fldChar w:fldCharType="separate"/>
    </w:r>
    <w:r>
      <w:rPr>
        <w:noProof/>
      </w:rPr>
      <w:t>2</w:t>
    </w:r>
    <w:r>
      <w:rPr>
        <w:noProof/>
      </w:rPr>
      <w:fldChar w:fldCharType="end"/>
    </w:r>
    <w:r>
      <w:t xml:space="preserve"> </w:t>
    </w:r>
    <w:r>
      <w:rPr>
        <w:rFonts w:ascii="Wingdings 2" w:hAnsi="Wingdings 2"/>
        <w:color w:val="272063" w:themeColor="accent3"/>
      </w:rPr>
      <w:sym w:font="Wingdings 2" w:char="F097"/>
    </w:r>
  </w:p>
  <w:p w14:paraId="24EB9F6C" w14:textId="77777777" w:rsidR="00A96F1C" w:rsidRDefault="00A96F1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3F1D5A" w:themeColor="accent1"/>
      </w:rPr>
      <w:id w:val="-405526225"/>
      <w:docPartObj>
        <w:docPartGallery w:val="Page Numbers (Bottom of Page)"/>
        <w:docPartUnique/>
      </w:docPartObj>
    </w:sdtPr>
    <w:sdtEndPr>
      <w:rPr>
        <w:noProof/>
      </w:rPr>
    </w:sdtEndPr>
    <w:sdtContent>
      <w:p w14:paraId="55A84E55" w14:textId="77777777" w:rsidR="00A96F1C" w:rsidRPr="005D120C" w:rsidRDefault="004A3E14">
        <w:pPr>
          <w:pStyle w:val="Footer"/>
          <w:jc w:val="center"/>
          <w:rPr>
            <w:color w:val="3F1D5A" w:themeColor="accent1"/>
          </w:rPr>
        </w:pPr>
        <w:r w:rsidRPr="005D120C">
          <w:rPr>
            <w:color w:val="3F1D5A" w:themeColor="accent1"/>
          </w:rPr>
          <w:fldChar w:fldCharType="begin"/>
        </w:r>
        <w:r w:rsidRPr="005D120C">
          <w:rPr>
            <w:color w:val="3F1D5A" w:themeColor="accent1"/>
          </w:rPr>
          <w:instrText xml:space="preserve"> PAGE   \* MERGEFORMAT </w:instrText>
        </w:r>
        <w:r w:rsidRPr="005D120C">
          <w:rPr>
            <w:color w:val="3F1D5A" w:themeColor="accent1"/>
          </w:rPr>
          <w:fldChar w:fldCharType="separate"/>
        </w:r>
        <w:r>
          <w:rPr>
            <w:noProof/>
            <w:color w:val="3F1D5A" w:themeColor="accent1"/>
          </w:rPr>
          <w:t>1</w:t>
        </w:r>
        <w:r w:rsidRPr="005D120C">
          <w:rPr>
            <w:noProof/>
            <w:color w:val="3F1D5A" w:themeColor="accent1"/>
          </w:rPr>
          <w:fldChar w:fldCharType="end"/>
        </w:r>
      </w:p>
    </w:sdtContent>
  </w:sdt>
  <w:p w14:paraId="34D1FD81" w14:textId="77777777" w:rsidR="00A96F1C" w:rsidRDefault="00A96F1C" w:rsidP="005D120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B3EB85" w14:textId="77777777" w:rsidR="00A96F1C" w:rsidRDefault="004A3E14">
    <w:pPr>
      <w:pStyle w:val="Footer"/>
    </w:pPr>
    <w:r>
      <w:rPr>
        <w:noProof/>
      </w:rPr>
      <mc:AlternateContent>
        <mc:Choice Requires="wpg">
          <w:drawing>
            <wp:anchor distT="0" distB="0" distL="114300" distR="114300" simplePos="0" relativeHeight="251660288" behindDoc="0" locked="0" layoutInCell="1" allowOverlap="1" wp14:anchorId="58CC8F65" wp14:editId="3AA60C87">
              <wp:simplePos x="0" y="0"/>
              <wp:positionH relativeFrom="column">
                <wp:posOffset>-895350</wp:posOffset>
              </wp:positionH>
              <wp:positionV relativeFrom="paragraph">
                <wp:posOffset>-2106930</wp:posOffset>
              </wp:positionV>
              <wp:extent cx="4087113" cy="3392424"/>
              <wp:effectExtent l="0" t="0" r="8890" b="0"/>
              <wp:wrapNone/>
              <wp:docPr id="17" name="Group 17" descr="Multi-colored hexagons"/>
              <wp:cNvGraphicFramePr/>
              <a:graphic xmlns:a="http://schemas.openxmlformats.org/drawingml/2006/main">
                <a:graphicData uri="http://schemas.microsoft.com/office/word/2010/wordprocessingGroup">
                  <wpg:wgp>
                    <wpg:cNvGrpSpPr/>
                    <wpg:grpSpPr>
                      <a:xfrm>
                        <a:off x="0" y="0"/>
                        <a:ext cx="4087113" cy="3392424"/>
                        <a:chOff x="0" y="0"/>
                        <a:chExt cx="4088749" cy="3393580"/>
                      </a:xfrm>
                    </wpg:grpSpPr>
                    <pic:pic xmlns:pic="http://schemas.openxmlformats.org/drawingml/2006/picture">
                      <pic:nvPicPr>
                        <pic:cNvPr id="22" name="Graphic 22" descr="Hexagon 2"/>
                        <pic:cNvPicPr>
                          <a:picLocks noChangeAspect="1"/>
                        </pic:cNvPicPr>
                      </pic:nvPicPr>
                      <pic:blipFill>
                        <a:blip>
                          <a:extLst>
                            <a:ext uri="{28A0092B-C50C-407E-A947-70E740481C1C}">
                              <a14:useLocalDpi xmlns:a14="http://schemas.microsoft.com/office/drawing/2010/main" val="0"/>
                            </a:ext>
                          </a:extLst>
                        </a:blip>
                        <a:stretch>
                          <a:fillRect/>
                        </a:stretch>
                      </pic:blipFill>
                      <pic:spPr>
                        <a:xfrm>
                          <a:off x="0" y="190005"/>
                          <a:ext cx="2771775" cy="3203575"/>
                        </a:xfrm>
                        <a:prstGeom prst="rect">
                          <a:avLst/>
                        </a:prstGeom>
                      </pic:spPr>
                    </pic:pic>
                    <pic:pic xmlns:pic="http://schemas.openxmlformats.org/drawingml/2006/picture">
                      <pic:nvPicPr>
                        <pic:cNvPr id="29" name="Graphic 29" descr="Hexagon 3"/>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2137559" y="0"/>
                          <a:ext cx="1647825" cy="1905000"/>
                        </a:xfrm>
                        <a:prstGeom prst="rect">
                          <a:avLst/>
                        </a:prstGeom>
                      </pic:spPr>
                    </pic:pic>
                    <pic:pic xmlns:pic="http://schemas.openxmlformats.org/drawingml/2006/picture">
                      <pic:nvPicPr>
                        <pic:cNvPr id="30" name="Graphic 30" descr="Hexagon 1"/>
                        <pic:cNvPicPr>
                          <a:picLocks noChangeAspect="1"/>
                        </pic:cNvPicPr>
                      </pic:nvPicPr>
                      <pic:blipFill>
                        <a:blip>
                          <a:extLst>
                            <a:ext uri="{28A0092B-C50C-407E-A947-70E740481C1C}">
                              <a14:useLocalDpi xmlns:a14="http://schemas.microsoft.com/office/drawing/2010/main" val="0"/>
                            </a:ext>
                          </a:extLst>
                        </a:blip>
                        <a:stretch>
                          <a:fillRect/>
                        </a:stretch>
                      </pic:blipFill>
                      <pic:spPr>
                        <a:xfrm>
                          <a:off x="2505694" y="59377"/>
                          <a:ext cx="1583055" cy="1832610"/>
                        </a:xfrm>
                        <a:prstGeom prst="rect">
                          <a:avLst/>
                        </a:prstGeom>
                      </pic:spPr>
                    </pic:pic>
                  </wpg:wgp>
                </a:graphicData>
              </a:graphic>
            </wp:anchor>
          </w:drawing>
        </mc:Choice>
        <mc:Fallback>
          <w:pict>
            <v:group id="Group 17" o:spid="_x0000_s2054" alt="Multi-colored hexagons" style="width:321.8pt;height:267.1pt;margin-top:-165.9pt;margin-left:-70.5pt;position:absolute;z-index:251661312" coordsize="40887,339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2" o:spid="_x0000_s2055" type="#_x0000_t75" alt="Hexagon 2" style="width:27717;height:32035;mso-wrap-style:square;position:absolute;top:1900;visibility:visible">
                <v:imagedata r:id="rId4" o:title="Hexagon 2"/>
              </v:shape>
              <v:shape id="Graphic 29" o:spid="_x0000_s2056" type="#_x0000_t75" alt="Hexagon 3" style="width:16478;height:19050;left:21375;mso-wrap-style:square;position:absolute;visibility:visible">
                <v:imagedata r:id="rId2" o:title="Hexagon 3"/>
              </v:shape>
              <v:shape id="Graphic 30" o:spid="_x0000_s2057" type="#_x0000_t75" alt="Hexagon 1" style="width:15831;height:18326;left:25056;mso-wrap-style:square;position:absolute;top:593;visibility:visible">
                <v:imagedata r:id="rId5" o:title="Hexagon 1"/>
              </v:shape>
            </v:group>
          </w:pict>
        </mc:Fallback>
      </mc:AlternateContent>
    </w:r>
    <w:r>
      <w:rPr>
        <w:noProof/>
      </w:rPr>
      <w:drawing>
        <wp:anchor distT="0" distB="0" distL="114300" distR="114300" simplePos="0" relativeHeight="251662336" behindDoc="0" locked="0" layoutInCell="1" allowOverlap="1" wp14:anchorId="0F3B7408" wp14:editId="76DF1A57">
          <wp:simplePos x="0" y="0"/>
          <wp:positionH relativeFrom="column">
            <wp:posOffset>5007787</wp:posOffset>
          </wp:positionH>
          <wp:positionV relativeFrom="paragraph">
            <wp:posOffset>-1611799</wp:posOffset>
          </wp:positionV>
          <wp:extent cx="2344751" cy="2713700"/>
          <wp:effectExtent l="0" t="0" r="0" b="0"/>
          <wp:wrapNone/>
          <wp:docPr id="31" name="Graphic 31" descr="Hexa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230114" name="Graphic 31" descr="hexagon 1"/>
                  <pic:cNvPicPr>
                    <a:picLocks noChangeAspect="1"/>
                  </pic:cNvPicPr>
                </pic:nvPicPr>
                <pic:blipFill>
                  <a:blip>
                    <a:extLst>
                      <a:ext uri="{28A0092B-C50C-407E-A947-70E740481C1C}">
                        <a14:useLocalDpi xmlns:a14="http://schemas.microsoft.com/office/drawing/2010/main" val="0"/>
                      </a:ext>
                    </a:extLst>
                  </a:blip>
                  <a:stretch>
                    <a:fillRect/>
                  </a:stretch>
                </pic:blipFill>
                <pic:spPr>
                  <a:xfrm>
                    <a:off x="0" y="0"/>
                    <a:ext cx="2344751" cy="27137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38AAB9" w14:textId="77777777" w:rsidR="00000000" w:rsidRDefault="004A3E14">
      <w:pPr>
        <w:spacing w:after="0"/>
      </w:pPr>
      <w:r>
        <w:separator/>
      </w:r>
    </w:p>
  </w:footnote>
  <w:footnote w:type="continuationSeparator" w:id="0">
    <w:p w14:paraId="2DFDBB11" w14:textId="77777777" w:rsidR="00000000" w:rsidRDefault="004A3E1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B4BBB" w14:textId="4069D36C" w:rsidR="00A96F1C" w:rsidRPr="005D120C" w:rsidRDefault="004A3E14">
    <w:pPr>
      <w:jc w:val="center"/>
      <w:rPr>
        <w:color w:val="F3642C" w:themeColor="text2"/>
      </w:rPr>
    </w:pPr>
    <w:proofErr w:type="spellStart"/>
    <w:r w:rsidRPr="004A3E14">
      <w:rPr>
        <w:color w:val="3F1D5A" w:themeColor="accent1"/>
      </w:rPr>
      <w:t>Canolfan</w:t>
    </w:r>
    <w:proofErr w:type="spellEnd"/>
    <w:r w:rsidRPr="004A3E14">
      <w:rPr>
        <w:color w:val="3F1D5A" w:themeColor="accent1"/>
      </w:rPr>
      <w:t xml:space="preserve"> </w:t>
    </w:r>
    <w:proofErr w:type="spellStart"/>
    <w:r w:rsidRPr="004A3E14">
      <w:rPr>
        <w:color w:val="3F1D5A" w:themeColor="accent1"/>
      </w:rPr>
      <w:t>Feddygol</w:t>
    </w:r>
    <w:proofErr w:type="spellEnd"/>
    <w:r w:rsidRPr="004A3E14">
      <w:rPr>
        <w:color w:val="3F1D5A" w:themeColor="accent1"/>
      </w:rPr>
      <w:t xml:space="preserve"> </w:t>
    </w:r>
    <w:proofErr w:type="spellStart"/>
    <w:r w:rsidRPr="004A3E14">
      <w:rPr>
        <w:color w:val="3F1D5A" w:themeColor="accent1"/>
      </w:rPr>
      <w:t>Arfaethedig</w:t>
    </w:r>
    <w:proofErr w:type="spellEnd"/>
    <w:r>
      <w:rPr>
        <w:color w:val="3F1D5A" w:themeColor="accent1"/>
      </w:rPr>
      <w:t xml:space="preserve"> </w:t>
    </w:r>
    <w:sdt>
      <w:sdtPr>
        <w:rPr>
          <w:color w:val="F3642C" w:themeColor="text2"/>
        </w:rPr>
        <w:alias w:val="Enter document title:"/>
        <w:tag w:val="Ellipsis:"/>
        <w:id w:val="-2048830323"/>
        <w:temporary/>
        <w:showingPlcHdr/>
        <w15:appearance w15:val="hidden"/>
      </w:sdtPr>
      <w:sdtEndPr/>
      <w:sdtContent>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r w:rsidRPr="001B0F06">
          <w:rPr>
            <w:color w:val="CB400B" w:themeColor="text2" w:themeShade="BF"/>
          </w:rPr>
          <w:t xml:space="preserve"> </w:t>
        </w:r>
        <w:r w:rsidRPr="001B0F06">
          <w:rPr>
            <w:rFonts w:ascii="Symbol" w:hAnsi="Symbol"/>
            <w:color w:val="CB400B" w:themeColor="text2" w:themeShade="BF"/>
          </w:rPr>
          <w:sym w:font="Symbol" w:char="F0B7"/>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E8D9" w14:textId="77777777" w:rsidR="00A96F1C" w:rsidRDefault="004A3E14">
    <w:pPr>
      <w:pStyle w:val="Header"/>
    </w:pPr>
    <w:r>
      <w:rPr>
        <w:noProof/>
      </w:rPr>
      <mc:AlternateContent>
        <mc:Choice Requires="wpg">
          <w:drawing>
            <wp:anchor distT="0" distB="0" distL="114300" distR="114300" simplePos="0" relativeHeight="251658240" behindDoc="0" locked="0" layoutInCell="1" allowOverlap="1" wp14:anchorId="1D0513ED" wp14:editId="66DA1E62">
              <wp:simplePos x="0" y="0"/>
              <wp:positionH relativeFrom="page">
                <wp:posOffset>4123690</wp:posOffset>
              </wp:positionH>
              <wp:positionV relativeFrom="page">
                <wp:posOffset>-1902460</wp:posOffset>
              </wp:positionV>
              <wp:extent cx="4361688" cy="4782312"/>
              <wp:effectExtent l="0" t="0" r="1270" b="0"/>
              <wp:wrapNone/>
              <wp:docPr id="2" name="Group 2" descr="Multi-colored hexagons"/>
              <wp:cNvGraphicFramePr/>
              <a:graphic xmlns:a="http://schemas.openxmlformats.org/drawingml/2006/main">
                <a:graphicData uri="http://schemas.microsoft.com/office/word/2010/wordprocessingGroup">
                  <wpg:wgp>
                    <wpg:cNvGrpSpPr/>
                    <wpg:grpSpPr>
                      <a:xfrm>
                        <a:off x="0" y="0"/>
                        <a:ext cx="4361688" cy="4782312"/>
                        <a:chOff x="0" y="0"/>
                        <a:chExt cx="4363142" cy="4778829"/>
                      </a:xfrm>
                    </wpg:grpSpPr>
                    <pic:pic xmlns:pic="http://schemas.openxmlformats.org/drawingml/2006/picture">
                      <pic:nvPicPr>
                        <pic:cNvPr id="3" name="Graphic 3" descr="Hexagon 4"/>
                        <pic:cNvPicPr>
                          <a:picLocks noChangeAspect="1"/>
                        </pic:cNvPicPr>
                      </pic:nvPicPr>
                      <pic:blipFill>
                        <a:blip>
                          <a:extLst>
                            <a:ext uri="{28A0092B-C50C-407E-A947-70E740481C1C}">
                              <a14:useLocalDpi xmlns:a14="http://schemas.microsoft.com/office/drawing/2010/main" val="0"/>
                            </a:ext>
                          </a:extLst>
                        </a:blip>
                        <a:stretch>
                          <a:fillRect/>
                        </a:stretch>
                      </pic:blipFill>
                      <pic:spPr>
                        <a:xfrm>
                          <a:off x="831272" y="0"/>
                          <a:ext cx="3531870" cy="4088130"/>
                        </a:xfrm>
                        <a:prstGeom prst="rect">
                          <a:avLst/>
                        </a:prstGeom>
                      </pic:spPr>
                    </pic:pic>
                    <pic:pic xmlns:pic="http://schemas.openxmlformats.org/drawingml/2006/picture">
                      <pic:nvPicPr>
                        <pic:cNvPr id="4" name="Graphic 4" descr="Hexagon 2"/>
                        <pic:cNvPicPr>
                          <a:picLocks noChangeAspect="1"/>
                        </pic:cNvPicPr>
                      </pic:nvPicPr>
                      <pic:blipFill>
                        <a:blip>
                          <a:extLst>
                            <a:ext uri="{28A0092B-C50C-407E-A947-70E740481C1C}">
                              <a14:useLocalDpi xmlns:a14="http://schemas.microsoft.com/office/drawing/2010/main" val="0"/>
                            </a:ext>
                          </a:extLst>
                        </a:blip>
                        <a:stretch>
                          <a:fillRect/>
                        </a:stretch>
                      </pic:blipFill>
                      <pic:spPr>
                        <a:xfrm>
                          <a:off x="320633" y="1080655"/>
                          <a:ext cx="2771775" cy="3203575"/>
                        </a:xfrm>
                        <a:prstGeom prst="rect">
                          <a:avLst/>
                        </a:prstGeom>
                      </pic:spPr>
                    </pic:pic>
                    <pic:pic xmlns:pic="http://schemas.openxmlformats.org/drawingml/2006/picture">
                      <pic:nvPicPr>
                        <pic:cNvPr id="5" name="Graphic 5" descr="Hexagon 1"/>
                        <pic:cNvPicPr>
                          <a:picLocks noChangeAspect="1"/>
                        </pic:cNvPicPr>
                      </pic:nvPicPr>
                      <pic:blipFill>
                        <a:blip>
                          <a:extLst>
                            <a:ext uri="{28A0092B-C50C-407E-A947-70E740481C1C}">
                              <a14:useLocalDpi xmlns:a14="http://schemas.microsoft.com/office/drawing/2010/main" val="0"/>
                            </a:ext>
                          </a:extLst>
                        </a:blip>
                        <a:stretch>
                          <a:fillRect/>
                        </a:stretch>
                      </pic:blipFill>
                      <pic:spPr>
                        <a:xfrm>
                          <a:off x="0" y="2256312"/>
                          <a:ext cx="1583055" cy="1832610"/>
                        </a:xfrm>
                        <a:prstGeom prst="rect">
                          <a:avLst/>
                        </a:prstGeom>
                      </pic:spPr>
                    </pic:pic>
                    <pic:pic xmlns:pic="http://schemas.openxmlformats.org/drawingml/2006/picture">
                      <pic:nvPicPr>
                        <pic:cNvPr id="6" name="Graphic 6" descr="Hexagon 3"/>
                        <pic:cNvPicPr>
                          <a:picLocks noChangeAspect="1"/>
                        </pic:cNvPicPr>
                      </pic:nvPicPr>
                      <pic:blipFill>
                        <a:blip cstate="print">
                          <a:extLst>
                            <a:ext uri="{28A0092B-C50C-407E-A947-70E740481C1C}">
                              <a14:useLocalDpi xmlns:a14="http://schemas.microsoft.com/office/drawing/2010/main" val="0"/>
                            </a:ext>
                          </a:extLst>
                        </a:blip>
                        <a:stretch>
                          <a:fillRect/>
                        </a:stretch>
                      </pic:blipFill>
                      <pic:spPr>
                        <a:xfrm>
                          <a:off x="2280062" y="2873829"/>
                          <a:ext cx="1647825" cy="19050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 o:spid="_x0000_s2049" alt="Multi-colored hexagons" style="width:343.45pt;height:376.55pt;margin-top:-149.8pt;margin-left:324.7pt;mso-height-relative:margin;mso-position-horizontal-relative:page;mso-position-vertical-relative:page;mso-width-relative:margin;position:absolute;z-index:251659264" coordsize="43631,477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3" o:spid="_x0000_s2050" type="#_x0000_t75" alt="Hexagon 4" style="width:35319;height:40881;left:8312;mso-wrap-style:square;position:absolute;visibility:visible">
                <v:imagedata r:id="rId5" o:title="Hexagon 4"/>
              </v:shape>
              <v:shape id="Graphic 4" o:spid="_x0000_s2051" type="#_x0000_t75" alt="Hexagon 2" style="width:27718;height:32036;left:3206;mso-wrap-style:square;position:absolute;top:10806;visibility:visible">
                <v:imagedata r:id="rId6" o:title="Hexagon 2"/>
              </v:shape>
              <v:shape id="Graphic 5" o:spid="_x0000_s2052" type="#_x0000_t75" alt="Hexagon 1" style="width:15830;height:18326;mso-wrap-style:square;position:absolute;top:22563;visibility:visible">
                <v:imagedata r:id="rId7" o:title="Hexagon 1"/>
              </v:shape>
              <v:shape id="Graphic 6" o:spid="_x0000_s2053" type="#_x0000_t75" alt="Hexagon 3" style="width:16478;height:19050;left:22800;mso-wrap-style:square;position:absolute;top:28738;visibility:visible">
                <v:imagedata r:id="rId4" o:title="Hexagon 3"/>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90657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1A0C45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DC463A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C30849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1449D4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F419C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286AE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AA7C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DBC7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87A8F2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66003CE"/>
    <w:multiLevelType w:val="hybridMultilevel"/>
    <w:tmpl w:val="49B071E8"/>
    <w:lvl w:ilvl="0" w:tplc="1ADA8CB8">
      <w:start w:val="1"/>
      <w:numFmt w:val="decimal"/>
      <w:lvlText w:val="%1."/>
      <w:lvlJc w:val="left"/>
      <w:pPr>
        <w:ind w:left="720" w:hanging="360"/>
      </w:pPr>
      <w:rPr>
        <w:rFonts w:hint="default"/>
      </w:rPr>
    </w:lvl>
    <w:lvl w:ilvl="1" w:tplc="D30ADA2E" w:tentative="1">
      <w:start w:val="1"/>
      <w:numFmt w:val="bullet"/>
      <w:lvlText w:val="o"/>
      <w:lvlJc w:val="left"/>
      <w:pPr>
        <w:ind w:left="1440" w:hanging="360"/>
      </w:pPr>
      <w:rPr>
        <w:rFonts w:ascii="Courier New" w:hAnsi="Courier New" w:cs="Courier New" w:hint="default"/>
      </w:rPr>
    </w:lvl>
    <w:lvl w:ilvl="2" w:tplc="CCCE94CC" w:tentative="1">
      <w:start w:val="1"/>
      <w:numFmt w:val="bullet"/>
      <w:lvlText w:val=""/>
      <w:lvlJc w:val="left"/>
      <w:pPr>
        <w:ind w:left="2160" w:hanging="360"/>
      </w:pPr>
      <w:rPr>
        <w:rFonts w:ascii="Wingdings" w:hAnsi="Wingdings" w:hint="default"/>
      </w:rPr>
    </w:lvl>
    <w:lvl w:ilvl="3" w:tplc="F67EC668" w:tentative="1">
      <w:start w:val="1"/>
      <w:numFmt w:val="bullet"/>
      <w:lvlText w:val=""/>
      <w:lvlJc w:val="left"/>
      <w:pPr>
        <w:ind w:left="2880" w:hanging="360"/>
      </w:pPr>
      <w:rPr>
        <w:rFonts w:ascii="Symbol" w:hAnsi="Symbol" w:hint="default"/>
      </w:rPr>
    </w:lvl>
    <w:lvl w:ilvl="4" w:tplc="2BE09F2C" w:tentative="1">
      <w:start w:val="1"/>
      <w:numFmt w:val="bullet"/>
      <w:lvlText w:val="o"/>
      <w:lvlJc w:val="left"/>
      <w:pPr>
        <w:ind w:left="3600" w:hanging="360"/>
      </w:pPr>
      <w:rPr>
        <w:rFonts w:ascii="Courier New" w:hAnsi="Courier New" w:cs="Courier New" w:hint="default"/>
      </w:rPr>
    </w:lvl>
    <w:lvl w:ilvl="5" w:tplc="E4AE94EE" w:tentative="1">
      <w:start w:val="1"/>
      <w:numFmt w:val="bullet"/>
      <w:lvlText w:val=""/>
      <w:lvlJc w:val="left"/>
      <w:pPr>
        <w:ind w:left="4320" w:hanging="360"/>
      </w:pPr>
      <w:rPr>
        <w:rFonts w:ascii="Wingdings" w:hAnsi="Wingdings" w:hint="default"/>
      </w:rPr>
    </w:lvl>
    <w:lvl w:ilvl="6" w:tplc="0626557E" w:tentative="1">
      <w:start w:val="1"/>
      <w:numFmt w:val="bullet"/>
      <w:lvlText w:val=""/>
      <w:lvlJc w:val="left"/>
      <w:pPr>
        <w:ind w:left="5040" w:hanging="360"/>
      </w:pPr>
      <w:rPr>
        <w:rFonts w:ascii="Symbol" w:hAnsi="Symbol" w:hint="default"/>
      </w:rPr>
    </w:lvl>
    <w:lvl w:ilvl="7" w:tplc="3452B27E" w:tentative="1">
      <w:start w:val="1"/>
      <w:numFmt w:val="bullet"/>
      <w:lvlText w:val="o"/>
      <w:lvlJc w:val="left"/>
      <w:pPr>
        <w:ind w:left="5760" w:hanging="360"/>
      </w:pPr>
      <w:rPr>
        <w:rFonts w:ascii="Courier New" w:hAnsi="Courier New" w:cs="Courier New" w:hint="default"/>
      </w:rPr>
    </w:lvl>
    <w:lvl w:ilvl="8" w:tplc="3B8E1D88" w:tentative="1">
      <w:start w:val="1"/>
      <w:numFmt w:val="bullet"/>
      <w:lvlText w:val=""/>
      <w:lvlJc w:val="left"/>
      <w:pPr>
        <w:ind w:left="6480" w:hanging="360"/>
      </w:pPr>
      <w:rPr>
        <w:rFonts w:ascii="Wingdings" w:hAnsi="Wingdings" w:hint="default"/>
      </w:rPr>
    </w:lvl>
  </w:abstractNum>
  <w:abstractNum w:abstractNumId="11" w15:restartNumberingAfterBreak="0">
    <w:nsid w:val="168A72A8"/>
    <w:multiLevelType w:val="hybridMultilevel"/>
    <w:tmpl w:val="105AB252"/>
    <w:lvl w:ilvl="0" w:tplc="55EA8E66">
      <w:start w:val="1"/>
      <w:numFmt w:val="bullet"/>
      <w:lvlText w:val=""/>
      <w:lvlJc w:val="left"/>
      <w:pPr>
        <w:ind w:left="720" w:hanging="360"/>
      </w:pPr>
      <w:rPr>
        <w:rFonts w:ascii="Symbol" w:hAnsi="Symbol" w:hint="default"/>
      </w:rPr>
    </w:lvl>
    <w:lvl w:ilvl="1" w:tplc="7950809E" w:tentative="1">
      <w:start w:val="1"/>
      <w:numFmt w:val="bullet"/>
      <w:lvlText w:val="o"/>
      <w:lvlJc w:val="left"/>
      <w:pPr>
        <w:ind w:left="1440" w:hanging="360"/>
      </w:pPr>
      <w:rPr>
        <w:rFonts w:ascii="Courier New" w:hAnsi="Courier New" w:cs="Courier New" w:hint="default"/>
      </w:rPr>
    </w:lvl>
    <w:lvl w:ilvl="2" w:tplc="C2783284" w:tentative="1">
      <w:start w:val="1"/>
      <w:numFmt w:val="bullet"/>
      <w:lvlText w:val=""/>
      <w:lvlJc w:val="left"/>
      <w:pPr>
        <w:ind w:left="2160" w:hanging="360"/>
      </w:pPr>
      <w:rPr>
        <w:rFonts w:ascii="Wingdings" w:hAnsi="Wingdings" w:hint="default"/>
      </w:rPr>
    </w:lvl>
    <w:lvl w:ilvl="3" w:tplc="753871CE" w:tentative="1">
      <w:start w:val="1"/>
      <w:numFmt w:val="bullet"/>
      <w:lvlText w:val=""/>
      <w:lvlJc w:val="left"/>
      <w:pPr>
        <w:ind w:left="2880" w:hanging="360"/>
      </w:pPr>
      <w:rPr>
        <w:rFonts w:ascii="Symbol" w:hAnsi="Symbol" w:hint="default"/>
      </w:rPr>
    </w:lvl>
    <w:lvl w:ilvl="4" w:tplc="8C8651F6" w:tentative="1">
      <w:start w:val="1"/>
      <w:numFmt w:val="bullet"/>
      <w:lvlText w:val="o"/>
      <w:lvlJc w:val="left"/>
      <w:pPr>
        <w:ind w:left="3600" w:hanging="360"/>
      </w:pPr>
      <w:rPr>
        <w:rFonts w:ascii="Courier New" w:hAnsi="Courier New" w:cs="Courier New" w:hint="default"/>
      </w:rPr>
    </w:lvl>
    <w:lvl w:ilvl="5" w:tplc="CE204DDA" w:tentative="1">
      <w:start w:val="1"/>
      <w:numFmt w:val="bullet"/>
      <w:lvlText w:val=""/>
      <w:lvlJc w:val="left"/>
      <w:pPr>
        <w:ind w:left="4320" w:hanging="360"/>
      </w:pPr>
      <w:rPr>
        <w:rFonts w:ascii="Wingdings" w:hAnsi="Wingdings" w:hint="default"/>
      </w:rPr>
    </w:lvl>
    <w:lvl w:ilvl="6" w:tplc="FBD26834" w:tentative="1">
      <w:start w:val="1"/>
      <w:numFmt w:val="bullet"/>
      <w:lvlText w:val=""/>
      <w:lvlJc w:val="left"/>
      <w:pPr>
        <w:ind w:left="5040" w:hanging="360"/>
      </w:pPr>
      <w:rPr>
        <w:rFonts w:ascii="Symbol" w:hAnsi="Symbol" w:hint="default"/>
      </w:rPr>
    </w:lvl>
    <w:lvl w:ilvl="7" w:tplc="0BAE6552" w:tentative="1">
      <w:start w:val="1"/>
      <w:numFmt w:val="bullet"/>
      <w:lvlText w:val="o"/>
      <w:lvlJc w:val="left"/>
      <w:pPr>
        <w:ind w:left="5760" w:hanging="360"/>
      </w:pPr>
      <w:rPr>
        <w:rFonts w:ascii="Courier New" w:hAnsi="Courier New" w:cs="Courier New" w:hint="default"/>
      </w:rPr>
    </w:lvl>
    <w:lvl w:ilvl="8" w:tplc="865E42B2" w:tentative="1">
      <w:start w:val="1"/>
      <w:numFmt w:val="bullet"/>
      <w:lvlText w:val=""/>
      <w:lvlJc w:val="left"/>
      <w:pPr>
        <w:ind w:left="6480" w:hanging="360"/>
      </w:pPr>
      <w:rPr>
        <w:rFonts w:ascii="Wingdings" w:hAnsi="Wingdings" w:hint="default"/>
      </w:rPr>
    </w:lvl>
  </w:abstractNum>
  <w:abstractNum w:abstractNumId="12" w15:restartNumberingAfterBreak="0">
    <w:nsid w:val="35233327"/>
    <w:multiLevelType w:val="hybridMultilevel"/>
    <w:tmpl w:val="2DA0AACC"/>
    <w:lvl w:ilvl="0" w:tplc="9B6E3568">
      <w:start w:val="1"/>
      <w:numFmt w:val="bullet"/>
      <w:lvlText w:val=""/>
      <w:lvlJc w:val="left"/>
      <w:pPr>
        <w:ind w:left="720" w:hanging="360"/>
      </w:pPr>
      <w:rPr>
        <w:rFonts w:ascii="Symbol" w:hAnsi="Symbol" w:hint="default"/>
      </w:rPr>
    </w:lvl>
    <w:lvl w:ilvl="1" w:tplc="25908934" w:tentative="1">
      <w:start w:val="1"/>
      <w:numFmt w:val="bullet"/>
      <w:lvlText w:val="o"/>
      <w:lvlJc w:val="left"/>
      <w:pPr>
        <w:ind w:left="1440" w:hanging="360"/>
      </w:pPr>
      <w:rPr>
        <w:rFonts w:ascii="Courier New" w:hAnsi="Courier New" w:cs="Courier New" w:hint="default"/>
      </w:rPr>
    </w:lvl>
    <w:lvl w:ilvl="2" w:tplc="FB34A750" w:tentative="1">
      <w:start w:val="1"/>
      <w:numFmt w:val="bullet"/>
      <w:lvlText w:val=""/>
      <w:lvlJc w:val="left"/>
      <w:pPr>
        <w:ind w:left="2160" w:hanging="360"/>
      </w:pPr>
      <w:rPr>
        <w:rFonts w:ascii="Wingdings" w:hAnsi="Wingdings" w:hint="default"/>
      </w:rPr>
    </w:lvl>
    <w:lvl w:ilvl="3" w:tplc="3844120C" w:tentative="1">
      <w:start w:val="1"/>
      <w:numFmt w:val="bullet"/>
      <w:lvlText w:val=""/>
      <w:lvlJc w:val="left"/>
      <w:pPr>
        <w:ind w:left="2880" w:hanging="360"/>
      </w:pPr>
      <w:rPr>
        <w:rFonts w:ascii="Symbol" w:hAnsi="Symbol" w:hint="default"/>
      </w:rPr>
    </w:lvl>
    <w:lvl w:ilvl="4" w:tplc="A6429C0A" w:tentative="1">
      <w:start w:val="1"/>
      <w:numFmt w:val="bullet"/>
      <w:lvlText w:val="o"/>
      <w:lvlJc w:val="left"/>
      <w:pPr>
        <w:ind w:left="3600" w:hanging="360"/>
      </w:pPr>
      <w:rPr>
        <w:rFonts w:ascii="Courier New" w:hAnsi="Courier New" w:cs="Courier New" w:hint="default"/>
      </w:rPr>
    </w:lvl>
    <w:lvl w:ilvl="5" w:tplc="D188EE38" w:tentative="1">
      <w:start w:val="1"/>
      <w:numFmt w:val="bullet"/>
      <w:lvlText w:val=""/>
      <w:lvlJc w:val="left"/>
      <w:pPr>
        <w:ind w:left="4320" w:hanging="360"/>
      </w:pPr>
      <w:rPr>
        <w:rFonts w:ascii="Wingdings" w:hAnsi="Wingdings" w:hint="default"/>
      </w:rPr>
    </w:lvl>
    <w:lvl w:ilvl="6" w:tplc="6FB60140" w:tentative="1">
      <w:start w:val="1"/>
      <w:numFmt w:val="bullet"/>
      <w:lvlText w:val=""/>
      <w:lvlJc w:val="left"/>
      <w:pPr>
        <w:ind w:left="5040" w:hanging="360"/>
      </w:pPr>
      <w:rPr>
        <w:rFonts w:ascii="Symbol" w:hAnsi="Symbol" w:hint="default"/>
      </w:rPr>
    </w:lvl>
    <w:lvl w:ilvl="7" w:tplc="4CEEBAC6" w:tentative="1">
      <w:start w:val="1"/>
      <w:numFmt w:val="bullet"/>
      <w:lvlText w:val="o"/>
      <w:lvlJc w:val="left"/>
      <w:pPr>
        <w:ind w:left="5760" w:hanging="360"/>
      </w:pPr>
      <w:rPr>
        <w:rFonts w:ascii="Courier New" w:hAnsi="Courier New" w:cs="Courier New" w:hint="default"/>
      </w:rPr>
    </w:lvl>
    <w:lvl w:ilvl="8" w:tplc="B3F08A2A" w:tentative="1">
      <w:start w:val="1"/>
      <w:numFmt w:val="bullet"/>
      <w:lvlText w:val=""/>
      <w:lvlJc w:val="left"/>
      <w:pPr>
        <w:ind w:left="6480" w:hanging="360"/>
      </w:pPr>
      <w:rPr>
        <w:rFonts w:ascii="Wingdings" w:hAnsi="Wingdings" w:hint="default"/>
      </w:rPr>
    </w:lvl>
  </w:abstractNum>
  <w:abstractNum w:abstractNumId="13" w15:restartNumberingAfterBreak="0">
    <w:nsid w:val="48023121"/>
    <w:multiLevelType w:val="hybridMultilevel"/>
    <w:tmpl w:val="5CB4E2E2"/>
    <w:lvl w:ilvl="0" w:tplc="A3C43BF8">
      <w:start w:val="1"/>
      <w:numFmt w:val="decimal"/>
      <w:lvlText w:val="%1."/>
      <w:lvlJc w:val="left"/>
      <w:pPr>
        <w:ind w:left="720" w:hanging="360"/>
      </w:pPr>
      <w:rPr>
        <w:rFonts w:hint="default"/>
      </w:rPr>
    </w:lvl>
    <w:lvl w:ilvl="1" w:tplc="ECAAFF70" w:tentative="1">
      <w:start w:val="1"/>
      <w:numFmt w:val="lowerLetter"/>
      <w:lvlText w:val="%2."/>
      <w:lvlJc w:val="left"/>
      <w:pPr>
        <w:ind w:left="1440" w:hanging="360"/>
      </w:pPr>
    </w:lvl>
    <w:lvl w:ilvl="2" w:tplc="1BAA8DCA" w:tentative="1">
      <w:start w:val="1"/>
      <w:numFmt w:val="lowerRoman"/>
      <w:lvlText w:val="%3."/>
      <w:lvlJc w:val="right"/>
      <w:pPr>
        <w:ind w:left="2160" w:hanging="180"/>
      </w:pPr>
    </w:lvl>
    <w:lvl w:ilvl="3" w:tplc="146615DE" w:tentative="1">
      <w:start w:val="1"/>
      <w:numFmt w:val="decimal"/>
      <w:lvlText w:val="%4."/>
      <w:lvlJc w:val="left"/>
      <w:pPr>
        <w:ind w:left="2880" w:hanging="360"/>
      </w:pPr>
    </w:lvl>
    <w:lvl w:ilvl="4" w:tplc="35462868" w:tentative="1">
      <w:start w:val="1"/>
      <w:numFmt w:val="lowerLetter"/>
      <w:lvlText w:val="%5."/>
      <w:lvlJc w:val="left"/>
      <w:pPr>
        <w:ind w:left="3600" w:hanging="360"/>
      </w:pPr>
    </w:lvl>
    <w:lvl w:ilvl="5" w:tplc="A0264460" w:tentative="1">
      <w:start w:val="1"/>
      <w:numFmt w:val="lowerRoman"/>
      <w:lvlText w:val="%6."/>
      <w:lvlJc w:val="right"/>
      <w:pPr>
        <w:ind w:left="4320" w:hanging="180"/>
      </w:pPr>
    </w:lvl>
    <w:lvl w:ilvl="6" w:tplc="A9E43E4A" w:tentative="1">
      <w:start w:val="1"/>
      <w:numFmt w:val="decimal"/>
      <w:lvlText w:val="%7."/>
      <w:lvlJc w:val="left"/>
      <w:pPr>
        <w:ind w:left="5040" w:hanging="360"/>
      </w:pPr>
    </w:lvl>
    <w:lvl w:ilvl="7" w:tplc="FAB8EA5A" w:tentative="1">
      <w:start w:val="1"/>
      <w:numFmt w:val="lowerLetter"/>
      <w:lvlText w:val="%8."/>
      <w:lvlJc w:val="left"/>
      <w:pPr>
        <w:ind w:left="5760" w:hanging="360"/>
      </w:pPr>
    </w:lvl>
    <w:lvl w:ilvl="8" w:tplc="048835F0" w:tentative="1">
      <w:start w:val="1"/>
      <w:numFmt w:val="lowerRoman"/>
      <w:lvlText w:val="%9."/>
      <w:lvlJc w:val="right"/>
      <w:pPr>
        <w:ind w:left="6480" w:hanging="180"/>
      </w:pPr>
    </w:lvl>
  </w:abstractNum>
  <w:abstractNum w:abstractNumId="14" w15:restartNumberingAfterBreak="0">
    <w:nsid w:val="60F6118F"/>
    <w:multiLevelType w:val="hybridMultilevel"/>
    <w:tmpl w:val="9F1A1674"/>
    <w:lvl w:ilvl="0" w:tplc="B7109072">
      <w:start w:val="1"/>
      <w:numFmt w:val="bullet"/>
      <w:lvlText w:val=""/>
      <w:lvlJc w:val="left"/>
      <w:pPr>
        <w:ind w:left="720" w:hanging="360"/>
      </w:pPr>
      <w:rPr>
        <w:rFonts w:ascii="Symbol" w:hAnsi="Symbol" w:hint="default"/>
      </w:rPr>
    </w:lvl>
    <w:lvl w:ilvl="1" w:tplc="EF427E84" w:tentative="1">
      <w:start w:val="1"/>
      <w:numFmt w:val="bullet"/>
      <w:lvlText w:val="o"/>
      <w:lvlJc w:val="left"/>
      <w:pPr>
        <w:ind w:left="1440" w:hanging="360"/>
      </w:pPr>
      <w:rPr>
        <w:rFonts w:ascii="Courier New" w:hAnsi="Courier New" w:cs="Courier New" w:hint="default"/>
      </w:rPr>
    </w:lvl>
    <w:lvl w:ilvl="2" w:tplc="FF4CBB68" w:tentative="1">
      <w:start w:val="1"/>
      <w:numFmt w:val="bullet"/>
      <w:lvlText w:val=""/>
      <w:lvlJc w:val="left"/>
      <w:pPr>
        <w:ind w:left="2160" w:hanging="360"/>
      </w:pPr>
      <w:rPr>
        <w:rFonts w:ascii="Wingdings" w:hAnsi="Wingdings" w:hint="default"/>
      </w:rPr>
    </w:lvl>
    <w:lvl w:ilvl="3" w:tplc="310AD838" w:tentative="1">
      <w:start w:val="1"/>
      <w:numFmt w:val="bullet"/>
      <w:lvlText w:val=""/>
      <w:lvlJc w:val="left"/>
      <w:pPr>
        <w:ind w:left="2880" w:hanging="360"/>
      </w:pPr>
      <w:rPr>
        <w:rFonts w:ascii="Symbol" w:hAnsi="Symbol" w:hint="default"/>
      </w:rPr>
    </w:lvl>
    <w:lvl w:ilvl="4" w:tplc="71507AB2" w:tentative="1">
      <w:start w:val="1"/>
      <w:numFmt w:val="bullet"/>
      <w:lvlText w:val="o"/>
      <w:lvlJc w:val="left"/>
      <w:pPr>
        <w:ind w:left="3600" w:hanging="360"/>
      </w:pPr>
      <w:rPr>
        <w:rFonts w:ascii="Courier New" w:hAnsi="Courier New" w:cs="Courier New" w:hint="default"/>
      </w:rPr>
    </w:lvl>
    <w:lvl w:ilvl="5" w:tplc="7102D116" w:tentative="1">
      <w:start w:val="1"/>
      <w:numFmt w:val="bullet"/>
      <w:lvlText w:val=""/>
      <w:lvlJc w:val="left"/>
      <w:pPr>
        <w:ind w:left="4320" w:hanging="360"/>
      </w:pPr>
      <w:rPr>
        <w:rFonts w:ascii="Wingdings" w:hAnsi="Wingdings" w:hint="default"/>
      </w:rPr>
    </w:lvl>
    <w:lvl w:ilvl="6" w:tplc="D82E06A6" w:tentative="1">
      <w:start w:val="1"/>
      <w:numFmt w:val="bullet"/>
      <w:lvlText w:val=""/>
      <w:lvlJc w:val="left"/>
      <w:pPr>
        <w:ind w:left="5040" w:hanging="360"/>
      </w:pPr>
      <w:rPr>
        <w:rFonts w:ascii="Symbol" w:hAnsi="Symbol" w:hint="default"/>
      </w:rPr>
    </w:lvl>
    <w:lvl w:ilvl="7" w:tplc="7F66FE7A" w:tentative="1">
      <w:start w:val="1"/>
      <w:numFmt w:val="bullet"/>
      <w:lvlText w:val="o"/>
      <w:lvlJc w:val="left"/>
      <w:pPr>
        <w:ind w:left="5760" w:hanging="360"/>
      </w:pPr>
      <w:rPr>
        <w:rFonts w:ascii="Courier New" w:hAnsi="Courier New" w:cs="Courier New" w:hint="default"/>
      </w:rPr>
    </w:lvl>
    <w:lvl w:ilvl="8" w:tplc="27CC2D2C"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4"/>
  </w:num>
  <w:num w:numId="13">
    <w:abstractNumId w:val="10"/>
  </w:num>
  <w:num w:numId="14">
    <w:abstractNumId w:val="13"/>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1485"/>
    <w:rsid w:val="00055B77"/>
    <w:rsid w:val="00094803"/>
    <w:rsid w:val="000D4570"/>
    <w:rsid w:val="000F5287"/>
    <w:rsid w:val="00102E01"/>
    <w:rsid w:val="00110CED"/>
    <w:rsid w:val="00117C4F"/>
    <w:rsid w:val="0013750F"/>
    <w:rsid w:val="00144C8E"/>
    <w:rsid w:val="00172D10"/>
    <w:rsid w:val="0017522B"/>
    <w:rsid w:val="001769F2"/>
    <w:rsid w:val="00186BC1"/>
    <w:rsid w:val="00194F61"/>
    <w:rsid w:val="001A2155"/>
    <w:rsid w:val="001B0F06"/>
    <w:rsid w:val="001C62C8"/>
    <w:rsid w:val="001D74FA"/>
    <w:rsid w:val="001E6412"/>
    <w:rsid w:val="00202812"/>
    <w:rsid w:val="00225D86"/>
    <w:rsid w:val="00246ADF"/>
    <w:rsid w:val="00260E5B"/>
    <w:rsid w:val="00270A19"/>
    <w:rsid w:val="0027723B"/>
    <w:rsid w:val="002A2E02"/>
    <w:rsid w:val="002D243B"/>
    <w:rsid w:val="002E20F4"/>
    <w:rsid w:val="00302691"/>
    <w:rsid w:val="00307BAB"/>
    <w:rsid w:val="00311227"/>
    <w:rsid w:val="00322486"/>
    <w:rsid w:val="00364944"/>
    <w:rsid w:val="0037068F"/>
    <w:rsid w:val="00374C02"/>
    <w:rsid w:val="0038009F"/>
    <w:rsid w:val="003C249B"/>
    <w:rsid w:val="00401485"/>
    <w:rsid w:val="00426F60"/>
    <w:rsid w:val="00427805"/>
    <w:rsid w:val="00440625"/>
    <w:rsid w:val="00450A5B"/>
    <w:rsid w:val="00486FE5"/>
    <w:rsid w:val="004905AD"/>
    <w:rsid w:val="004A3E14"/>
    <w:rsid w:val="004F53E9"/>
    <w:rsid w:val="00543A91"/>
    <w:rsid w:val="00544A88"/>
    <w:rsid w:val="00561054"/>
    <w:rsid w:val="005747FE"/>
    <w:rsid w:val="005B490E"/>
    <w:rsid w:val="005D120C"/>
    <w:rsid w:val="005E736E"/>
    <w:rsid w:val="005E7D34"/>
    <w:rsid w:val="006045D9"/>
    <w:rsid w:val="00655BD8"/>
    <w:rsid w:val="006627AF"/>
    <w:rsid w:val="00662995"/>
    <w:rsid w:val="00671A9F"/>
    <w:rsid w:val="00676D41"/>
    <w:rsid w:val="00685DB0"/>
    <w:rsid w:val="00694109"/>
    <w:rsid w:val="006E178D"/>
    <w:rsid w:val="006E30C3"/>
    <w:rsid w:val="00710624"/>
    <w:rsid w:val="00732598"/>
    <w:rsid w:val="0075116F"/>
    <w:rsid w:val="0076575E"/>
    <w:rsid w:val="007F00EE"/>
    <w:rsid w:val="008036B9"/>
    <w:rsid w:val="00805C11"/>
    <w:rsid w:val="00814823"/>
    <w:rsid w:val="0082225B"/>
    <w:rsid w:val="008368FB"/>
    <w:rsid w:val="00883B68"/>
    <w:rsid w:val="008A1782"/>
    <w:rsid w:val="008A25CD"/>
    <w:rsid w:val="008B2E43"/>
    <w:rsid w:val="008C12F4"/>
    <w:rsid w:val="008D5B92"/>
    <w:rsid w:val="008F2D08"/>
    <w:rsid w:val="008F5585"/>
    <w:rsid w:val="008F7FF1"/>
    <w:rsid w:val="00901939"/>
    <w:rsid w:val="009249BF"/>
    <w:rsid w:val="00942E8C"/>
    <w:rsid w:val="009578A5"/>
    <w:rsid w:val="0096164A"/>
    <w:rsid w:val="00970BB5"/>
    <w:rsid w:val="00971B11"/>
    <w:rsid w:val="00972469"/>
    <w:rsid w:val="009762F0"/>
    <w:rsid w:val="009803F5"/>
    <w:rsid w:val="009823B0"/>
    <w:rsid w:val="00985F34"/>
    <w:rsid w:val="009C5400"/>
    <w:rsid w:val="009D07E9"/>
    <w:rsid w:val="009F3775"/>
    <w:rsid w:val="00A2478A"/>
    <w:rsid w:val="00A272E4"/>
    <w:rsid w:val="00A47123"/>
    <w:rsid w:val="00A921D9"/>
    <w:rsid w:val="00A925A6"/>
    <w:rsid w:val="00A92B04"/>
    <w:rsid w:val="00A96F1C"/>
    <w:rsid w:val="00AB0BC1"/>
    <w:rsid w:val="00AC1994"/>
    <w:rsid w:val="00AC4399"/>
    <w:rsid w:val="00AD1C0E"/>
    <w:rsid w:val="00B46C14"/>
    <w:rsid w:val="00B67BDA"/>
    <w:rsid w:val="00B76B9C"/>
    <w:rsid w:val="00B903A7"/>
    <w:rsid w:val="00B93A2B"/>
    <w:rsid w:val="00BC5498"/>
    <w:rsid w:val="00BD6027"/>
    <w:rsid w:val="00BE2F1B"/>
    <w:rsid w:val="00BF2354"/>
    <w:rsid w:val="00C12E79"/>
    <w:rsid w:val="00C13B2F"/>
    <w:rsid w:val="00C263A9"/>
    <w:rsid w:val="00C32E04"/>
    <w:rsid w:val="00C40924"/>
    <w:rsid w:val="00C412C9"/>
    <w:rsid w:val="00C5615F"/>
    <w:rsid w:val="00C606AD"/>
    <w:rsid w:val="00CB6CA4"/>
    <w:rsid w:val="00CC0F56"/>
    <w:rsid w:val="00CD24A6"/>
    <w:rsid w:val="00CD25F9"/>
    <w:rsid w:val="00CD4008"/>
    <w:rsid w:val="00CD6174"/>
    <w:rsid w:val="00D025C4"/>
    <w:rsid w:val="00D26E42"/>
    <w:rsid w:val="00D66F6D"/>
    <w:rsid w:val="00D96D7C"/>
    <w:rsid w:val="00DB0EF4"/>
    <w:rsid w:val="00DB5A25"/>
    <w:rsid w:val="00DC2C69"/>
    <w:rsid w:val="00DC2EB5"/>
    <w:rsid w:val="00DC42FA"/>
    <w:rsid w:val="00DF4784"/>
    <w:rsid w:val="00E014F6"/>
    <w:rsid w:val="00E02964"/>
    <w:rsid w:val="00E044DC"/>
    <w:rsid w:val="00E24CA8"/>
    <w:rsid w:val="00E35489"/>
    <w:rsid w:val="00E37B24"/>
    <w:rsid w:val="00E53A88"/>
    <w:rsid w:val="00E67F1C"/>
    <w:rsid w:val="00E80B56"/>
    <w:rsid w:val="00E9449C"/>
    <w:rsid w:val="00EA78EC"/>
    <w:rsid w:val="00EE1EDB"/>
    <w:rsid w:val="00F15E79"/>
    <w:rsid w:val="00F42B0E"/>
    <w:rsid w:val="00F54EEB"/>
    <w:rsid w:val="00F70493"/>
    <w:rsid w:val="00F95194"/>
    <w:rsid w:val="00FA1CEB"/>
    <w:rsid w:val="00FA346D"/>
    <w:rsid w:val="00FD1EB9"/>
    <w:rsid w:val="00FD2B2E"/>
    <w:rsid w:val="00FD2FA9"/>
    <w:rsid w:val="00FE697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1C2B33"/>
  <w15:docId w15:val="{DB079874-2CAA-48F9-A0DD-3F97104D0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2812"/>
    <w:pPr>
      <w:spacing w:after="320" w:line="240" w:lineRule="auto"/>
    </w:pPr>
  </w:style>
  <w:style w:type="paragraph" w:styleId="Heading1">
    <w:name w:val="heading 1"/>
    <w:basedOn w:val="Normal"/>
    <w:next w:val="Normal"/>
    <w:link w:val="Heading1Char"/>
    <w:uiPriority w:val="9"/>
    <w:qFormat/>
    <w:rsid w:val="004F53E9"/>
    <w:pPr>
      <w:keepNext/>
      <w:keepLines/>
      <w:shd w:val="clear" w:color="auto" w:fill="3F1D5A" w:themeFill="accent1"/>
      <w:spacing w:before="360" w:after="0"/>
      <w:outlineLvl w:val="0"/>
    </w:pPr>
    <w:rPr>
      <w:rFonts w:asciiTheme="majorHAnsi" w:eastAsiaTheme="majorEastAsia" w:hAnsiTheme="majorHAnsi" w:cstheme="majorBidi"/>
      <w:bCs/>
      <w:color w:val="FFFFFF" w:themeColor="background1"/>
      <w:sz w:val="28"/>
      <w:szCs w:val="32"/>
    </w:rPr>
  </w:style>
  <w:style w:type="paragraph" w:styleId="Heading2">
    <w:name w:val="heading 2"/>
    <w:basedOn w:val="Normal"/>
    <w:next w:val="Normal"/>
    <w:link w:val="Heading2Char"/>
    <w:uiPriority w:val="9"/>
    <w:unhideWhenUsed/>
    <w:qFormat/>
    <w:rsid w:val="00202812"/>
    <w:pPr>
      <w:keepNext/>
      <w:keepLines/>
      <w:spacing w:after="0"/>
      <w:outlineLvl w:val="1"/>
    </w:pPr>
    <w:rPr>
      <w:rFonts w:asciiTheme="majorHAnsi" w:eastAsiaTheme="majorEastAsia" w:hAnsiTheme="majorHAnsi" w:cstheme="majorBidi"/>
      <w:b/>
      <w:bCs/>
      <w:color w:val="3F1D5A" w:themeColor="accent1"/>
      <w:sz w:val="28"/>
      <w:szCs w:val="26"/>
    </w:rPr>
  </w:style>
  <w:style w:type="paragraph" w:styleId="Heading3">
    <w:name w:val="heading 3"/>
    <w:basedOn w:val="Normal"/>
    <w:next w:val="Normal"/>
    <w:link w:val="Heading3Char"/>
    <w:uiPriority w:val="9"/>
    <w:unhideWhenUsed/>
    <w:qFormat/>
    <w:rsid w:val="001B0F06"/>
    <w:pPr>
      <w:keepNext/>
      <w:keepLines/>
      <w:spacing w:before="20" w:after="0"/>
      <w:outlineLvl w:val="2"/>
    </w:pPr>
    <w:rPr>
      <w:rFonts w:asciiTheme="majorHAnsi" w:eastAsiaTheme="majorEastAsia" w:hAnsiTheme="majorHAnsi" w:cstheme="majorBidi"/>
      <w:bCs/>
      <w:i/>
      <w:color w:val="CB400B" w:themeColor="text2" w:themeShade="BF"/>
      <w:sz w:val="23"/>
    </w:rPr>
  </w:style>
  <w:style w:type="paragraph" w:styleId="Heading4">
    <w:name w:val="heading 4"/>
    <w:basedOn w:val="Normal"/>
    <w:next w:val="Normal"/>
    <w:link w:val="Heading4Char"/>
    <w:uiPriority w:val="9"/>
    <w:semiHidden/>
    <w:unhideWhenUsed/>
    <w:qFormat/>
    <w:rsid w:val="001B0F06"/>
    <w:pPr>
      <w:keepNext/>
      <w:keepLines/>
      <w:spacing w:before="200" w:after="0" w:line="264" w:lineRule="auto"/>
      <w:outlineLvl w:val="3"/>
    </w:pPr>
    <w:rPr>
      <w:rFonts w:asciiTheme="majorHAnsi" w:eastAsiaTheme="majorEastAsia" w:hAnsiTheme="majorHAnsi" w:cstheme="majorBidi"/>
      <w:bCs/>
      <w:i/>
      <w:iCs/>
      <w:color w:val="CB400B" w:themeColor="text2" w:themeShade="BF"/>
      <w:sz w:val="23"/>
    </w:rPr>
  </w:style>
  <w:style w:type="paragraph" w:styleId="Heading5">
    <w:name w:val="heading 5"/>
    <w:basedOn w:val="Normal"/>
    <w:next w:val="Normal"/>
    <w:link w:val="Heading5Char"/>
    <w:uiPriority w:val="9"/>
    <w:semiHidden/>
    <w:unhideWhenUsed/>
    <w:qFormat/>
    <w:pPr>
      <w:keepNext/>
      <w:keepLines/>
      <w:spacing w:before="200" w:after="0" w:line="264" w:lineRule="auto"/>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semiHidden/>
    <w:unhideWhenUsed/>
    <w:qFormat/>
    <w:pPr>
      <w:keepNext/>
      <w:keepLines/>
      <w:spacing w:before="200" w:after="0" w:line="264" w:lineRule="auto"/>
      <w:outlineLvl w:val="5"/>
    </w:pPr>
    <w:rPr>
      <w:rFonts w:asciiTheme="majorHAnsi" w:eastAsiaTheme="majorEastAsia" w:hAnsiTheme="majorHAnsi" w:cstheme="majorBidi"/>
      <w:i/>
      <w:iCs/>
      <w:color w:val="000000"/>
      <w:sz w:val="21"/>
    </w:rPr>
  </w:style>
  <w:style w:type="paragraph" w:styleId="Heading7">
    <w:name w:val="heading 7"/>
    <w:basedOn w:val="Normal"/>
    <w:next w:val="Normal"/>
    <w:link w:val="Heading7Char"/>
    <w:uiPriority w:val="9"/>
    <w:semiHidden/>
    <w:unhideWhenUsed/>
    <w:qFormat/>
    <w:pPr>
      <w:keepNext/>
      <w:keepLines/>
      <w:spacing w:before="200" w:after="0" w:line="264" w:lineRule="auto"/>
      <w:outlineLvl w:val="6"/>
    </w:pPr>
    <w:rPr>
      <w:rFonts w:asciiTheme="majorHAnsi" w:eastAsiaTheme="majorEastAsia" w:hAnsiTheme="majorHAnsi" w:cstheme="majorBidi"/>
      <w:i/>
      <w:iCs/>
      <w:color w:val="000000"/>
      <w:sz w:val="21"/>
    </w:rPr>
  </w:style>
  <w:style w:type="paragraph" w:styleId="Heading8">
    <w:name w:val="heading 8"/>
    <w:basedOn w:val="Normal"/>
    <w:next w:val="Normal"/>
    <w:link w:val="Heading8Char"/>
    <w:uiPriority w:val="9"/>
    <w:semiHidden/>
    <w:unhideWhenUsed/>
    <w:qFormat/>
    <w:pPr>
      <w:keepNext/>
      <w:keepLines/>
      <w:spacing w:before="200" w:after="0" w:line="264" w:lineRule="auto"/>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pPr>
      <w:keepNext/>
      <w:keepLines/>
      <w:spacing w:before="200" w:after="0" w:line="264" w:lineRule="auto"/>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F53E9"/>
    <w:rPr>
      <w:rFonts w:asciiTheme="majorHAnsi" w:eastAsiaTheme="majorEastAsia" w:hAnsiTheme="majorHAnsi" w:cstheme="majorBidi"/>
      <w:bCs/>
      <w:color w:val="FFFFFF" w:themeColor="background1"/>
      <w:sz w:val="28"/>
      <w:szCs w:val="32"/>
      <w:shd w:val="clear" w:color="auto" w:fill="3F1D5A" w:themeFill="accent1"/>
    </w:rPr>
  </w:style>
  <w:style w:type="character" w:customStyle="1" w:styleId="Heading2Char">
    <w:name w:val="Heading 2 Char"/>
    <w:basedOn w:val="DefaultParagraphFont"/>
    <w:link w:val="Heading2"/>
    <w:uiPriority w:val="9"/>
    <w:rsid w:val="00202812"/>
    <w:rPr>
      <w:rFonts w:asciiTheme="majorHAnsi" w:eastAsiaTheme="majorEastAsia" w:hAnsiTheme="majorHAnsi" w:cstheme="majorBidi"/>
      <w:b/>
      <w:bCs/>
      <w:color w:val="3F1D5A" w:themeColor="accent1"/>
      <w:sz w:val="28"/>
      <w:szCs w:val="26"/>
    </w:rPr>
  </w:style>
  <w:style w:type="character" w:customStyle="1" w:styleId="Heading3Char">
    <w:name w:val="Heading 3 Char"/>
    <w:basedOn w:val="DefaultParagraphFont"/>
    <w:link w:val="Heading3"/>
    <w:uiPriority w:val="9"/>
    <w:rsid w:val="001B0F06"/>
    <w:rPr>
      <w:rFonts w:asciiTheme="majorHAnsi" w:eastAsiaTheme="majorEastAsia" w:hAnsiTheme="majorHAnsi" w:cstheme="majorBidi"/>
      <w:bCs/>
      <w:i/>
      <w:color w:val="CB400B" w:themeColor="text2" w:themeShade="BF"/>
      <w:sz w:val="23"/>
    </w:rPr>
  </w:style>
  <w:style w:type="paragraph" w:styleId="Title">
    <w:name w:val="Title"/>
    <w:basedOn w:val="Normal"/>
    <w:next w:val="Normal"/>
    <w:link w:val="TitleChar"/>
    <w:uiPriority w:val="10"/>
    <w:qFormat/>
    <w:rsid w:val="00202812"/>
    <w:pPr>
      <w:spacing w:after="0"/>
    </w:pPr>
    <w:rPr>
      <w:rFonts w:asciiTheme="majorHAnsi" w:eastAsiaTheme="majorEastAsia" w:hAnsiTheme="majorHAnsi" w:cstheme="majorBidi"/>
      <w:b/>
      <w:color w:val="CB400B" w:themeColor="text2" w:themeShade="BF"/>
      <w:spacing w:val="5"/>
      <w:kern w:val="28"/>
      <w:sz w:val="44"/>
      <w:szCs w:val="56"/>
      <w14:ligatures w14:val="standardContextual"/>
      <w14:cntxtAlts/>
    </w:rPr>
  </w:style>
  <w:style w:type="character" w:customStyle="1" w:styleId="TitleChar">
    <w:name w:val="Title Char"/>
    <w:basedOn w:val="DefaultParagraphFont"/>
    <w:link w:val="Title"/>
    <w:uiPriority w:val="10"/>
    <w:rsid w:val="00202812"/>
    <w:rPr>
      <w:rFonts w:asciiTheme="majorHAnsi" w:eastAsiaTheme="majorEastAsia" w:hAnsiTheme="majorHAnsi" w:cstheme="majorBidi"/>
      <w:b/>
      <w:color w:val="CB400B" w:themeColor="text2" w:themeShade="BF"/>
      <w:spacing w:val="5"/>
      <w:kern w:val="28"/>
      <w:sz w:val="44"/>
      <w:szCs w:val="56"/>
      <w14:ligatures w14:val="standardContextual"/>
      <w14:cntxtAlts/>
    </w:rPr>
  </w:style>
  <w:style w:type="paragraph" w:styleId="Subtitle">
    <w:name w:val="Subtitle"/>
    <w:basedOn w:val="Normal"/>
    <w:next w:val="Normal"/>
    <w:link w:val="SubtitleChar"/>
    <w:uiPriority w:val="11"/>
    <w:qFormat/>
    <w:rsid w:val="00202812"/>
    <w:pPr>
      <w:numPr>
        <w:ilvl w:val="1"/>
      </w:numPr>
      <w:spacing w:after="0"/>
    </w:pPr>
    <w:rPr>
      <w:rFonts w:eastAsiaTheme="majorEastAsia" w:cstheme="majorBidi"/>
      <w:b/>
      <w:iCs/>
      <w:color w:val="272063" w:themeColor="accent3"/>
      <w:spacing w:val="15"/>
      <w:sz w:val="28"/>
      <w:szCs w:val="24"/>
    </w:rPr>
  </w:style>
  <w:style w:type="character" w:customStyle="1" w:styleId="SubtitleChar">
    <w:name w:val="Subtitle Char"/>
    <w:basedOn w:val="DefaultParagraphFont"/>
    <w:link w:val="Subtitle"/>
    <w:uiPriority w:val="11"/>
    <w:rsid w:val="00202812"/>
    <w:rPr>
      <w:rFonts w:eastAsiaTheme="majorEastAsia" w:cstheme="majorBidi"/>
      <w:b/>
      <w:iCs/>
      <w:color w:val="272063" w:themeColor="accent3"/>
      <w:spacing w:val="15"/>
      <w:sz w:val="28"/>
      <w:szCs w:val="24"/>
    </w:rPr>
  </w:style>
  <w:style w:type="paragraph" w:styleId="Header">
    <w:name w:val="header"/>
    <w:basedOn w:val="Normal"/>
    <w:link w:val="HeaderChar"/>
    <w:uiPriority w:val="99"/>
    <w:unhideWhenUsed/>
    <w:pPr>
      <w:tabs>
        <w:tab w:val="center" w:pos="4320"/>
        <w:tab w:val="right" w:pos="8640"/>
      </w:tabs>
    </w:pPr>
  </w:style>
  <w:style w:type="character" w:customStyle="1" w:styleId="HeaderChar">
    <w:name w:val="Header Char"/>
    <w:basedOn w:val="DefaultParagraphFont"/>
    <w:link w:val="Header"/>
    <w:uiPriority w:val="99"/>
    <w:rPr>
      <w:rFonts w:eastAsiaTheme="minorEastAsia"/>
    </w:r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BalloonText">
    <w:name w:val="Balloon Text"/>
    <w:basedOn w:val="Normal"/>
    <w:link w:val="BalloonTextChar"/>
    <w:uiPriority w:val="99"/>
    <w:semiHidden/>
    <w:unhideWhenUsed/>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heme="minorEastAsia" w:hAnsi="Tahoma" w:cs="Tahoma"/>
      <w:sz w:val="16"/>
      <w:szCs w:val="16"/>
    </w:rPr>
  </w:style>
  <w:style w:type="character" w:customStyle="1" w:styleId="Heading4Char">
    <w:name w:val="Heading 4 Char"/>
    <w:basedOn w:val="DefaultParagraphFont"/>
    <w:link w:val="Heading4"/>
    <w:uiPriority w:val="9"/>
    <w:semiHidden/>
    <w:rsid w:val="001B0F06"/>
    <w:rPr>
      <w:rFonts w:asciiTheme="majorHAnsi" w:eastAsiaTheme="majorEastAsia" w:hAnsiTheme="majorHAnsi" w:cstheme="majorBidi"/>
      <w:bCs/>
      <w:i/>
      <w:iCs/>
      <w:color w:val="CB400B" w:themeColor="text2" w:themeShade="BF"/>
      <w:sz w:val="23"/>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000000"/>
      <w:sz w:val="21"/>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000000"/>
      <w:sz w:val="21"/>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1B0F06"/>
    <w:rPr>
      <w:b/>
      <w:bCs/>
      <w:color w:val="CB400B" w:themeColor="text2" w:themeShade="BF"/>
      <w:sz w:val="18"/>
      <w:szCs w:val="18"/>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color w:val="auto"/>
    </w:rPr>
  </w:style>
  <w:style w:type="paragraph" w:styleId="ListParagraph">
    <w:name w:val="List Paragraph"/>
    <w:basedOn w:val="Normal"/>
    <w:uiPriority w:val="34"/>
    <w:qFormat/>
    <w:pPr>
      <w:spacing w:after="160"/>
      <w:ind w:left="1008" w:hanging="288"/>
    </w:pPr>
    <w:rPr>
      <w:rFonts w:eastAsiaTheme="minorHAnsi"/>
      <w:sz w:val="21"/>
    </w:rPr>
  </w:style>
  <w:style w:type="paragraph" w:styleId="Quote">
    <w:name w:val="Quote"/>
    <w:basedOn w:val="Normal"/>
    <w:next w:val="Normal"/>
    <w:link w:val="QuoteChar"/>
    <w:uiPriority w:val="29"/>
    <w:qFormat/>
    <w:pPr>
      <w:spacing w:before="160" w:after="160" w:line="300" w:lineRule="auto"/>
      <w:ind w:left="144" w:right="144"/>
      <w:jc w:val="center"/>
    </w:pPr>
    <w:rPr>
      <w:rFonts w:asciiTheme="majorHAnsi" w:hAnsiTheme="majorHAnsi"/>
      <w:i/>
      <w:iCs/>
      <w:color w:val="3F1D5A" w:themeColor="accent1"/>
      <w:sz w:val="24"/>
      <w:lang w:bidi="hi-IN"/>
    </w:rPr>
  </w:style>
  <w:style w:type="character" w:customStyle="1" w:styleId="QuoteChar">
    <w:name w:val="Quote Char"/>
    <w:basedOn w:val="DefaultParagraphFont"/>
    <w:link w:val="Quote"/>
    <w:uiPriority w:val="29"/>
    <w:rPr>
      <w:rFonts w:asciiTheme="majorHAnsi" w:hAnsiTheme="majorHAnsi"/>
      <w:i/>
      <w:iCs/>
      <w:color w:val="auto"/>
      <w:sz w:val="24"/>
      <w:lang w:bidi="hi-IN"/>
    </w:rPr>
  </w:style>
  <w:style w:type="paragraph" w:styleId="IntenseQuote">
    <w:name w:val="Intense Quote"/>
    <w:basedOn w:val="Normal"/>
    <w:next w:val="Normal"/>
    <w:link w:val="IntenseQuoteChar"/>
    <w:uiPriority w:val="30"/>
    <w:qFormat/>
    <w:rsid w:val="00883B68"/>
    <w:pPr>
      <w:shd w:val="clear" w:color="auto" w:fill="3F1D5A" w:themeFill="accent1"/>
      <w:jc w:val="center"/>
    </w:pPr>
    <w:rPr>
      <w:rFonts w:asciiTheme="majorHAnsi" w:eastAsiaTheme="majorEastAsia" w:hAnsiTheme="majorHAnsi"/>
      <w:bCs/>
      <w:iCs/>
      <w:color w:val="FFFFFF" w:themeColor="background1"/>
      <w:lang w:bidi="hi-IN"/>
      <w14:ligatures w14:val="standardContextual"/>
      <w14:cntxtAlts/>
    </w:rPr>
  </w:style>
  <w:style w:type="character" w:customStyle="1" w:styleId="IntenseQuoteChar">
    <w:name w:val="Intense Quote Char"/>
    <w:basedOn w:val="DefaultParagraphFont"/>
    <w:link w:val="IntenseQuote"/>
    <w:uiPriority w:val="30"/>
    <w:rsid w:val="00883B68"/>
    <w:rPr>
      <w:rFonts w:asciiTheme="majorHAnsi" w:eastAsiaTheme="majorEastAsia" w:hAnsiTheme="majorHAnsi"/>
      <w:bCs/>
      <w:iCs/>
      <w:color w:val="FFFFFF" w:themeColor="background1"/>
      <w:shd w:val="clear" w:color="auto" w:fill="3F1D5A" w:themeFill="accent1"/>
      <w:lang w:bidi="hi-IN"/>
      <w14:ligatures w14:val="standardContextual"/>
      <w14:cntxtAlts/>
    </w:rPr>
  </w:style>
  <w:style w:type="character" w:styleId="SubtleEmphasis">
    <w:name w:val="Subtle Emphasis"/>
    <w:basedOn w:val="DefaultParagraphFont"/>
    <w:uiPriority w:val="19"/>
    <w:qFormat/>
    <w:rPr>
      <w:i/>
      <w:iCs/>
      <w:color w:val="auto"/>
    </w:rPr>
  </w:style>
  <w:style w:type="character" w:styleId="IntenseEmphasis">
    <w:name w:val="Intense Emphasis"/>
    <w:basedOn w:val="DefaultParagraphFont"/>
    <w:uiPriority w:val="21"/>
    <w:qFormat/>
    <w:rPr>
      <w:b/>
      <w:bCs/>
      <w:i/>
      <w:iCs/>
      <w:caps w:val="0"/>
      <w:smallCaps w:val="0"/>
      <w:color w:val="auto"/>
    </w:rPr>
  </w:style>
  <w:style w:type="character" w:styleId="SubtleReference">
    <w:name w:val="Subtle Reference"/>
    <w:basedOn w:val="DefaultParagraphFont"/>
    <w:uiPriority w:val="31"/>
    <w:qFormat/>
    <w:rPr>
      <w:smallCaps/>
      <w:color w:val="auto"/>
      <w:u w:val="single"/>
    </w:rPr>
  </w:style>
  <w:style w:type="character" w:styleId="IntenseReference">
    <w:name w:val="Intense Reference"/>
    <w:basedOn w:val="DefaultParagraphFont"/>
    <w:uiPriority w:val="32"/>
    <w:qFormat/>
    <w:rPr>
      <w:b/>
      <w:bCs/>
      <w:caps w:val="0"/>
      <w:smallCaps w:val="0"/>
      <w:color w:val="auto"/>
      <w:spacing w:val="5"/>
      <w:u w:val="single"/>
    </w:rPr>
  </w:style>
  <w:style w:type="character" w:styleId="BookTitle">
    <w:name w:val="Book Title"/>
    <w:basedOn w:val="DefaultParagraphFont"/>
    <w:uiPriority w:val="33"/>
    <w:qFormat/>
    <w:rPr>
      <w:b/>
      <w:bCs/>
      <w:caps w:val="0"/>
      <w:smallCaps/>
      <w:spacing w:val="10"/>
    </w:rPr>
  </w:style>
  <w:style w:type="paragraph" w:styleId="TOCHeading">
    <w:name w:val="TOC Heading"/>
    <w:basedOn w:val="Heading1"/>
    <w:next w:val="Normal"/>
    <w:uiPriority w:val="39"/>
    <w:semiHidden/>
    <w:unhideWhenUsed/>
    <w:qFormat/>
    <w:pPr>
      <w:spacing w:before="480" w:line="276" w:lineRule="auto"/>
      <w:outlineLvl w:val="9"/>
    </w:pPr>
    <w:rPr>
      <w:b/>
      <w:i/>
      <w:szCs w:val="28"/>
    </w:rPr>
  </w:style>
  <w:style w:type="character" w:styleId="PlaceholderText">
    <w:name w:val="Placeholder Text"/>
    <w:basedOn w:val="DefaultParagraphFont"/>
    <w:uiPriority w:val="99"/>
    <w:semiHidden/>
    <w:rPr>
      <w:color w:val="808080"/>
    </w:rPr>
  </w:style>
  <w:style w:type="paragraph" w:styleId="Footer">
    <w:name w:val="footer"/>
    <w:basedOn w:val="Normal"/>
    <w:link w:val="FooterChar"/>
    <w:uiPriority w:val="99"/>
    <w:unhideWhenUsed/>
    <w:pPr>
      <w:tabs>
        <w:tab w:val="center" w:pos="4680"/>
        <w:tab w:val="right" w:pos="9360"/>
      </w:tabs>
      <w:spacing w:after="0"/>
    </w:pPr>
  </w:style>
  <w:style w:type="character" w:customStyle="1" w:styleId="FooterChar">
    <w:name w:val="Footer Char"/>
    <w:basedOn w:val="DefaultParagraphFont"/>
    <w:link w:val="Footer"/>
    <w:uiPriority w:val="99"/>
  </w:style>
  <w:style w:type="table" w:styleId="TableGrid">
    <w:name w:val="Table Grid"/>
    <w:basedOn w:val="TableNormal"/>
    <w:uiPriority w:val="59"/>
    <w:unhideWhenUsed/>
    <w:rsid w:val="00B903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903A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ReportTitle">
    <w:name w:val="Report Title"/>
    <w:basedOn w:val="Title"/>
    <w:link w:val="ReportTitleChar"/>
    <w:qFormat/>
    <w:rsid w:val="008F5585"/>
    <w:pPr>
      <w:contextualSpacing/>
      <w:jc w:val="center"/>
    </w:pPr>
    <w:rPr>
      <w:b w:val="0"/>
    </w:rPr>
  </w:style>
  <w:style w:type="character" w:customStyle="1" w:styleId="ReportTitleChar">
    <w:name w:val="Report Title Char"/>
    <w:basedOn w:val="TitleChar"/>
    <w:link w:val="ReportTitle"/>
    <w:rsid w:val="008F5585"/>
    <w:rPr>
      <w:rFonts w:asciiTheme="majorHAnsi" w:eastAsiaTheme="majorEastAsia" w:hAnsiTheme="majorHAnsi" w:cstheme="majorBidi"/>
      <w:b w:val="0"/>
      <w:color w:val="CB400B" w:themeColor="text2" w:themeShade="BF"/>
      <w:spacing w:val="5"/>
      <w:kern w:val="28"/>
      <w:sz w:val="44"/>
      <w:szCs w:val="56"/>
      <w14:ligatures w14:val="standardContextual"/>
      <w14:cntxtAlts/>
    </w:rPr>
  </w:style>
  <w:style w:type="character" w:styleId="FollowedHyperlink">
    <w:name w:val="FollowedHyperlink"/>
    <w:basedOn w:val="DefaultParagraphFont"/>
    <w:uiPriority w:val="99"/>
    <w:semiHidden/>
    <w:unhideWhenUsed/>
    <w:rsid w:val="001B0F06"/>
    <w:rPr>
      <w:color w:val="575F63" w:themeColor="accent6" w:themeShade="BF"/>
      <w:u w:val="single"/>
    </w:rPr>
  </w:style>
  <w:style w:type="character" w:styleId="Hyperlink">
    <w:name w:val="Hyperlink"/>
    <w:basedOn w:val="DefaultParagraphFont"/>
    <w:uiPriority w:val="99"/>
    <w:semiHidden/>
    <w:unhideWhenUsed/>
    <w:rsid w:val="001B0F06"/>
    <w:rPr>
      <w:color w:val="217084" w:themeColor="accent4" w:themeShade="80"/>
      <w:u w:val="single"/>
    </w:rPr>
  </w:style>
  <w:style w:type="character" w:customStyle="1" w:styleId="UnresolvedMention1">
    <w:name w:val="Unresolved Mention1"/>
    <w:basedOn w:val="DefaultParagraphFont"/>
    <w:uiPriority w:val="99"/>
    <w:semiHidden/>
    <w:unhideWhenUsed/>
    <w:rsid w:val="001B0F06"/>
    <w:rPr>
      <w:color w:val="595959" w:themeColor="text1" w:themeTint="A6"/>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Florence.Fallon\AppData\Local\Temp\Temp1_Translation%202.zip\GCE%20BE%20session%203%20for%20trans\Finished%20Drawings\01_Locaton%20Plan.pdf" TargetMode="External"/><Relationship Id="rId18" Type="http://schemas.openxmlformats.org/officeDocument/2006/relationships/hyperlink" Target="file:///C:\Users\Florence.Fallon\AppData\Local\Temp\Temp1_Translation%202.zip\GCE%20BE%20session%203%20for%20trans\Finished%20Drawings\02_Site%20Plan%20as%20Existing.pdf" TargetMode="External"/><Relationship Id="rId26" Type="http://schemas.openxmlformats.org/officeDocument/2006/relationships/hyperlink" Target="file:///C:\Users\Florence.Fallon\AppData\Local\Temp\Temp1_Translation%202.zip\GCE%20BE%20session%203%20for%20trans\Finished%20Drawings\04_Prelim%20Costings.pdf" TargetMode="External"/><Relationship Id="rId39" Type="http://schemas.openxmlformats.org/officeDocument/2006/relationships/hyperlink" Target="file:///C:\Users\Florence.Fallon\AppData\Local\Temp\Temp1_Translation%202.zip\GCE%20BE%20session%203%20for%20trans\Finished%20Drawings\08%20Consulting%20Room.pdf" TargetMode="External"/><Relationship Id="rId21" Type="http://schemas.openxmlformats.org/officeDocument/2006/relationships/image" Target="media/image4.jpeg"/><Relationship Id="rId34" Type="http://schemas.openxmlformats.org/officeDocument/2006/relationships/hyperlink" Target="file:///C:\Users\Florence.Fallon\AppData\Local\Temp\Temp1_Translation%202.zip\GCE%20BE%20session%203%20for%20trans\Finished%20Drawings\07%20Existing%20House%20Plans.pdf" TargetMode="External"/><Relationship Id="rId42" Type="http://schemas.openxmlformats.org/officeDocument/2006/relationships/image" Target="media/image15.jpeg"/><Relationship Id="rId47" Type="http://schemas.openxmlformats.org/officeDocument/2006/relationships/hyperlink" Target="file:///C:\Users\Florence.Fallon\AppData\Local\Temp\Temp1_Translation%202.zip\GCE%20BE%20session%203%20for%20trans\Finished%20Drawings\11%20Existing%20As%20Proposed.pdf" TargetMode="External"/><Relationship Id="rId50" Type="http://schemas.openxmlformats.org/officeDocument/2006/relationships/image" Target="media/image21.jpeg"/><Relationship Id="rId55" Type="http://schemas.openxmlformats.org/officeDocument/2006/relationships/image" Target="media/image24.jpeg"/><Relationship Id="rId63" Type="http://schemas.openxmlformats.org/officeDocument/2006/relationships/image" Target="media/image26.jpeg"/><Relationship Id="rId68" Type="http://schemas.openxmlformats.org/officeDocument/2006/relationships/hyperlink" Target="file:///C:\Users\Florence.Fallon\AppData\Local\Temp\Temp1_Translation%202.zip\GCE%20BE%20session%203%20for%20trans\Finished%20Drawings\19%20Dimensioned%20plan.pdf" TargetMode="External"/><Relationship Id="rId76" Type="http://schemas.openxmlformats.org/officeDocument/2006/relationships/hyperlink" Target="file:///C:\Users\Florence.Fallon\AppData\Local\Temp\Temp1_Translation%202.zip\GCE%20BE%20session%203%20for%20trans\Finished%20Drawings\23%203D%20Model.pdf" TargetMode="External"/><Relationship Id="rId84" Type="http://schemas.openxmlformats.org/officeDocument/2006/relationships/hyperlink" Target="file:///C:\Users\Florence.Fallon\AppData\Local\Temp\Temp1_Translation%202.zip\GCE%20BE%20session%203%20for%20trans\Finished%20Drawings\20%20Site%20Plan%20as%20Proposed.pdf" TargetMode="External"/><Relationship Id="rId89" Type="http://schemas.openxmlformats.org/officeDocument/2006/relationships/image" Target="media/image330.jpeg"/><Relationship Id="rId7" Type="http://schemas.openxmlformats.org/officeDocument/2006/relationships/webSettings" Target="webSettings.xml"/><Relationship Id="rId71" Type="http://schemas.openxmlformats.org/officeDocument/2006/relationships/image" Target="media/image270.jpeg"/><Relationship Id="rId9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file:///C:\Users\Florence.Fallon\AppData\Local\Temp\Temp1_Translation%202.zip\GCE%20BE%20session%203%20for%20trans\Finished%20Drawings\02_Site%20Plan%20as%20Existing.pdf" TargetMode="External"/><Relationship Id="rId29" Type="http://schemas.openxmlformats.org/officeDocument/2006/relationships/image" Target="media/image8.jpeg"/><Relationship Id="rId11" Type="http://schemas.openxmlformats.org/officeDocument/2006/relationships/image" Target="media/image1.jpeg"/><Relationship Id="rId24" Type="http://schemas.openxmlformats.org/officeDocument/2006/relationships/hyperlink" Target="file:///C:\Users\Florence.Fallon\AppData\Local\Temp\Temp1_Translation%202.zip\GCE%20BE%20session%203%20for%20trans\Finished%20Drawings\04_Prelim%20Costings.pdf" TargetMode="External"/><Relationship Id="rId32" Type="http://schemas.openxmlformats.org/officeDocument/2006/relationships/image" Target="media/image10.jpeg"/><Relationship Id="rId37" Type="http://schemas.openxmlformats.org/officeDocument/2006/relationships/hyperlink" Target="file:///C:\Users\Florence.Fallon\AppData\Local\Temp\Temp1_Translation%202.zip\GCE%20BE%20session%203%20for%20trans\Finished%20Drawings\08%20Consulting%20Room.pdf" TargetMode="External"/><Relationship Id="rId40" Type="http://schemas.openxmlformats.org/officeDocument/2006/relationships/image" Target="media/image140.jpeg"/><Relationship Id="rId45" Type="http://schemas.openxmlformats.org/officeDocument/2006/relationships/image" Target="media/image17.jpeg"/><Relationship Id="rId53" Type="http://schemas.openxmlformats.org/officeDocument/2006/relationships/image" Target="media/image23.jpeg"/><Relationship Id="rId58" Type="http://schemas.openxmlformats.org/officeDocument/2006/relationships/image" Target="media/image25.jpeg"/><Relationship Id="rId66" Type="http://schemas.openxmlformats.org/officeDocument/2006/relationships/hyperlink" Target="file:///C:\Users\Florence.Fallon\AppData\Local\Temp\Temp1_Translation%202.zip\GCE%20BE%20session%203%20for%20trans\Finished%20Drawings\18%20Plan%20with%20fittings.pdf" TargetMode="External"/><Relationship Id="rId74" Type="http://schemas.openxmlformats.org/officeDocument/2006/relationships/hyperlink" Target="file:///C:\Users\Florence.Fallon\AppData\Local\Temp\Temp1_Translation%202.zip\GCE%20BE%20session%203%20for%20trans\Finished%20Drawings\19%20Dimensioned%20plan.pdf" TargetMode="External"/><Relationship Id="rId79" Type="http://schemas.openxmlformats.org/officeDocument/2006/relationships/image" Target="media/image31.jpeg"/><Relationship Id="rId87" Type="http://schemas.openxmlformats.org/officeDocument/2006/relationships/image" Target="media/image320.jpeg"/><Relationship Id="rId5" Type="http://schemas.openxmlformats.org/officeDocument/2006/relationships/styles" Target="styles.xml"/><Relationship Id="rId61" Type="http://schemas.openxmlformats.org/officeDocument/2006/relationships/hyperlink" Target="file:///C:\Users\Florence.Fallon\AppData\Local\Temp\Temp1_Translation%202.zip\GCE%20BE%20session%203%20for%20trans\Finished%20Drawings\14%20Rear%20Elevations%20As%20Proposed.pdf" TargetMode="External"/><Relationship Id="rId82" Type="http://schemas.openxmlformats.org/officeDocument/2006/relationships/hyperlink" Target="file:///C:\Users\Florence.Fallon\AppData\Local\Temp\Temp1_Translation%202.zip\GCE%20BE%20session%203%20for%20trans\Finished%20Drawings\22_ConceptualView.pdf" TargetMode="External"/><Relationship Id="rId90" Type="http://schemas.openxmlformats.org/officeDocument/2006/relationships/header" Target="header1.xml"/><Relationship Id="rId95" Type="http://schemas.openxmlformats.org/officeDocument/2006/relationships/fontTable" Target="fontTable.xml"/><Relationship Id="rId19" Type="http://schemas.openxmlformats.org/officeDocument/2006/relationships/image" Target="media/image35.jpeg"/><Relationship Id="rId14" Type="http://schemas.openxmlformats.org/officeDocument/2006/relationships/image" Target="media/image110.jpeg"/><Relationship Id="rId22" Type="http://schemas.openxmlformats.org/officeDocument/2006/relationships/image" Target="media/image5.jpeg"/><Relationship Id="rId27" Type="http://schemas.openxmlformats.org/officeDocument/2006/relationships/image" Target="media/image70.jpeg"/><Relationship Id="rId30" Type="http://schemas.openxmlformats.org/officeDocument/2006/relationships/hyperlink" Target="file:///C:\Users\Florence.Fallon\AppData\Local\Temp\Temp1_Translation%202.zip\GCE%20BE%20session%203%20for%20trans\Finished%20Drawings\06_Existing%20Elevations.pdf" TargetMode="External"/><Relationship Id="rId35" Type="http://schemas.openxmlformats.org/officeDocument/2006/relationships/image" Target="media/image12.jpeg"/><Relationship Id="rId43" Type="http://schemas.openxmlformats.org/officeDocument/2006/relationships/image" Target="media/image16.jpeg"/><Relationship Id="rId48" Type="http://schemas.openxmlformats.org/officeDocument/2006/relationships/image" Target="media/image19.jpeg"/><Relationship Id="rId56" Type="http://schemas.openxmlformats.org/officeDocument/2006/relationships/hyperlink" Target="file:///C:\Users\Florence.Fallon\AppData\Local\Temp\Temp1_Translation%202.zip\GCE%20BE%20session%203%20for%20trans\Finished%20Drawings\12%20Front%20Elevation%20As%20Proposed.pdf" TargetMode="External"/><Relationship Id="rId64" Type="http://schemas.openxmlformats.org/officeDocument/2006/relationships/hyperlink" Target="file:///C:\Users\Florence.Fallon\AppData\Local\Temp\Temp1_Translation%202.zip\GCE%20BE%20session%203%20for%20trans\Finished%20Drawings\17%20Basic%20Plan.pdf" TargetMode="External"/><Relationship Id="rId69" Type="http://schemas.openxmlformats.org/officeDocument/2006/relationships/image" Target="media/image29.jpeg"/><Relationship Id="rId77" Type="http://schemas.openxmlformats.org/officeDocument/2006/relationships/image" Target="media/image30.jpeg"/><Relationship Id="rId8" Type="http://schemas.openxmlformats.org/officeDocument/2006/relationships/footnotes" Target="footnotes.xml"/><Relationship Id="rId51" Type="http://schemas.openxmlformats.org/officeDocument/2006/relationships/image" Target="media/image22.jpeg"/><Relationship Id="rId72" Type="http://schemas.openxmlformats.org/officeDocument/2006/relationships/hyperlink" Target="file:///C:\Users\Florence.Fallon\AppData\Local\Temp\Temp1_Translation%202.zip\GCE%20BE%20session%203%20for%20trans\Finished%20Drawings\18%20Plan%20with%20fittings.pdf" TargetMode="External"/><Relationship Id="rId80" Type="http://schemas.openxmlformats.org/officeDocument/2006/relationships/hyperlink" Target="file:///C:\Users\Florence.Fallon\AppData\Local\Temp\Temp1_Translation%202.zip\GCE%20BE%20session%203%20for%20trans\Finished%20Drawings\21%20Wireframe.docx" TargetMode="External"/><Relationship Id="rId85" Type="http://schemas.openxmlformats.org/officeDocument/2006/relationships/image" Target="media/image310.jpeg"/><Relationship Id="rId93"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3.jpeg"/><Relationship Id="rId25" Type="http://schemas.openxmlformats.org/officeDocument/2006/relationships/image" Target="media/image7.jpeg"/><Relationship Id="rId33" Type="http://schemas.openxmlformats.org/officeDocument/2006/relationships/image" Target="media/image11.jpeg"/><Relationship Id="rId38" Type="http://schemas.openxmlformats.org/officeDocument/2006/relationships/image" Target="media/image14.jpeg"/><Relationship Id="rId46" Type="http://schemas.openxmlformats.org/officeDocument/2006/relationships/image" Target="media/image18.jpeg"/><Relationship Id="rId59" Type="http://schemas.openxmlformats.org/officeDocument/2006/relationships/hyperlink" Target="file:///C:\Users\Florence.Fallon\AppData\Local\Temp\Temp1_Translation%202.zip\GCE%20BE%20session%203%20for%20trans\Finished%20Drawings\12%20Front%20Elevation%20As%20Proposed.pdf" TargetMode="External"/><Relationship Id="rId67" Type="http://schemas.openxmlformats.org/officeDocument/2006/relationships/image" Target="media/image28.jpeg"/><Relationship Id="rId20" Type="http://schemas.openxmlformats.org/officeDocument/2006/relationships/hyperlink" Target="file:///C:\Users\Florence.Fallon\AppData\Local\Temp\Temp1_Translation%202.zip\GCE%20BE%20session%203%20for%20trans\Finished%20Drawings\03_Statutory%20Requirements.pdf" TargetMode="External"/><Relationship Id="rId41" Type="http://schemas.openxmlformats.org/officeDocument/2006/relationships/hyperlink" Target="file:///C:\Users\Florence.Fallon\AppData\Local\Temp\Temp1_Translation%202.zip\GCE%20BE%20session%203%20for%20trans\Finished%20Drawings\09%20Initial%20Site%20Layout.pdf" TargetMode="External"/><Relationship Id="rId54" Type="http://schemas.openxmlformats.org/officeDocument/2006/relationships/hyperlink" Target="file:///C:\Users\Florence.Fallon\AppData\Local\Temp\Temp1_Translation%202.zip\GCE%20BE%20session%203%20for%20trans\Finished%20Drawings\16%20Utilities%20and%20Services.pdf" TargetMode="External"/><Relationship Id="rId62" Type="http://schemas.openxmlformats.org/officeDocument/2006/relationships/image" Target="media/image250.jpeg"/><Relationship Id="rId70" Type="http://schemas.openxmlformats.org/officeDocument/2006/relationships/hyperlink" Target="file:///C:\Users\Florence.Fallon\AppData\Local\Temp\Temp1_Translation%202.zip\GCE%20BE%20session%203%20for%20trans\Finished%20Drawings\17%20Basic%20Plan.pdf" TargetMode="External"/><Relationship Id="rId75" Type="http://schemas.openxmlformats.org/officeDocument/2006/relationships/image" Target="media/image290.jpeg"/><Relationship Id="rId83" Type="http://schemas.openxmlformats.org/officeDocument/2006/relationships/image" Target="media/image33.jpeg"/><Relationship Id="rId88" Type="http://schemas.openxmlformats.org/officeDocument/2006/relationships/hyperlink" Target="file:///C:\Users\Florence.Fallon\AppData\Local\Temp\Temp1_Translation%202.zip\GCE%20BE%20session%203%20for%20trans\Finished%20Drawings\22_ConceptualView.pdf" TargetMode="External"/><Relationship Id="rId91" Type="http://schemas.openxmlformats.org/officeDocument/2006/relationships/footer" Target="footer1.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20.png"/><Relationship Id="rId23" Type="http://schemas.openxmlformats.org/officeDocument/2006/relationships/image" Target="media/image6.jpeg"/><Relationship Id="rId28" Type="http://schemas.openxmlformats.org/officeDocument/2006/relationships/hyperlink" Target="file:///C:\Users\Florence.Fallon\AppData\Local\Temp\Temp1_Translation%202.zip\GCE%20BE%20session%203%20for%20trans\Finished%20Drawings\05%20Front%20Elev%20As%20Existing.pdf" TargetMode="External"/><Relationship Id="rId36" Type="http://schemas.openxmlformats.org/officeDocument/2006/relationships/image" Target="media/image13.jpeg"/><Relationship Id="rId49" Type="http://schemas.openxmlformats.org/officeDocument/2006/relationships/image" Target="media/image20.jpeg"/><Relationship Id="rId57" Type="http://schemas.openxmlformats.org/officeDocument/2006/relationships/hyperlink" Target="file:///C:\Users\Florence.Fallon\AppData\Local\Temp\Temp1_Translation%202.zip\GCE%20BE%20session%203%20for%20trans\Finished%20Drawings\14%20Rear%20Elevations%20As%20Proposed.pdf" TargetMode="External"/><Relationship Id="rId10" Type="http://schemas.openxmlformats.org/officeDocument/2006/relationships/hyperlink" Target="file:///C:\Users\Florence.Fallon\AppData\Local\Temp\Temp1_Translation%202.zip\GCE%20BE%20session%203%20for%20trans\Finished%20Drawings\01_Locaton%20Plan.pdf" TargetMode="External"/><Relationship Id="rId31" Type="http://schemas.openxmlformats.org/officeDocument/2006/relationships/image" Target="media/image9.jpeg"/><Relationship Id="rId44" Type="http://schemas.openxmlformats.org/officeDocument/2006/relationships/hyperlink" Target="file:///C:\Users\Florence.Fallon\AppData\Local\Temp\Temp1_Translation%202.zip\GCE%20BE%20session%203%20for%20trans\Finished%20Drawings\10%20Site%20and%20layout%20Plan.pdf" TargetMode="External"/><Relationship Id="rId52" Type="http://schemas.openxmlformats.org/officeDocument/2006/relationships/hyperlink" Target="file:///C:\Users\Florence.Fallon\AppData\Local\Temp\Temp1_Translation%202.zip\GCE%20BE%20session%203%20for%20trans\Finished%20Drawings\15%20Typical%20Section.pdf" TargetMode="External"/><Relationship Id="rId60" Type="http://schemas.openxmlformats.org/officeDocument/2006/relationships/image" Target="media/image220.jpeg"/><Relationship Id="rId65" Type="http://schemas.openxmlformats.org/officeDocument/2006/relationships/image" Target="media/image27.jpeg"/><Relationship Id="rId73" Type="http://schemas.openxmlformats.org/officeDocument/2006/relationships/image" Target="media/image280.jpeg"/><Relationship Id="rId78" Type="http://schemas.openxmlformats.org/officeDocument/2006/relationships/hyperlink" Target="file:///C:\Users\Florence.Fallon\AppData\Local\Temp\Temp1_Translation%202.zip\GCE%20BE%20session%203%20for%20trans\Finished%20Drawings\20%20Site%20Plan%20as%20Proposed.pdf" TargetMode="External"/><Relationship Id="rId81" Type="http://schemas.openxmlformats.org/officeDocument/2006/relationships/image" Target="media/image32.jpeg"/><Relationship Id="rId86" Type="http://schemas.openxmlformats.org/officeDocument/2006/relationships/hyperlink" Target="file:///C:\Users\Florence.Fallon\AppData\Local\Temp\Temp1_Translation%202.zip\GCE%20BE%20session%203%20for%20trans\Finished%20Drawings\21%20Wireframe.docx" TargetMode="External"/><Relationship Id="rId94"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s>
</file>

<file path=word/_rels/footer3.xml.rels><?xml version="1.0" encoding="UTF-8" standalone="yes"?>
<Relationships xmlns="http://schemas.openxmlformats.org/package/2006/relationships"><Relationship Id="rId2" Type="http://schemas.openxmlformats.org/officeDocument/2006/relationships/image" Target="media/image37.png"/><Relationship Id="rId5" Type="http://schemas.openxmlformats.org/officeDocument/2006/relationships/image" Target="media/image40.png"/><Relationship Id="rId4" Type="http://schemas.openxmlformats.org/officeDocument/2006/relationships/image" Target="media/image39.png"/></Relationships>
</file>

<file path=word/_rels/header2.xml.rels><?xml version="1.0" encoding="UTF-8" standalone="yes"?>
<Relationships xmlns="http://schemas.openxmlformats.org/package/2006/relationships"><Relationship Id="rId7" Type="http://schemas.openxmlformats.org/officeDocument/2006/relationships/image" Target="media/image40.png"/><Relationship Id="rId6" Type="http://schemas.openxmlformats.org/officeDocument/2006/relationships/image" Target="media/image39.png"/><Relationship Id="rId5" Type="http://schemas.openxmlformats.org/officeDocument/2006/relationships/image" Target="media/image38.png"/><Relationship Id="rId4"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in%20Gillies\AppData\Roaming\Microsoft\Templates\Report%20(Executive%20design).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34.jpeg"/></Relationships>
</file>

<file path=word/theme/theme1.xml><?xml version="1.0" encoding="utf-8"?>
<a:theme xmlns:a="http://schemas.openxmlformats.org/drawingml/2006/main" name="Executive">
  <a:themeElements>
    <a:clrScheme name="Custom 224">
      <a:dk1>
        <a:sysClr val="windowText" lastClr="000000"/>
      </a:dk1>
      <a:lt1>
        <a:sysClr val="window" lastClr="FFFFFF"/>
      </a:lt1>
      <a:dk2>
        <a:srgbClr val="F3642C"/>
      </a:dk2>
      <a:lt2>
        <a:srgbClr val="E4E9EF"/>
      </a:lt2>
      <a:accent1>
        <a:srgbClr val="3F1D5A"/>
      </a:accent1>
      <a:accent2>
        <a:srgbClr val="F79E28"/>
      </a:accent2>
      <a:accent3>
        <a:srgbClr val="272063"/>
      </a:accent3>
      <a:accent4>
        <a:srgbClr val="70C6DB"/>
      </a:accent4>
      <a:accent5>
        <a:srgbClr val="214461"/>
      </a:accent5>
      <a:accent6>
        <a:srgbClr val="758085"/>
      </a:accent6>
      <a:hlink>
        <a:srgbClr val="F3642C"/>
      </a:hlink>
      <a:folHlink>
        <a:srgbClr val="B2B2B2"/>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xecutiv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8575" cap="flat" cmpd="sng" algn="ctr">
          <a:solidFill>
            <a:schemeClr val="phClr"/>
          </a:solidFill>
          <a:prstDash val="solid"/>
        </a:ln>
        <a:ln w="508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50000">
              <a:schemeClr val="phClr">
                <a:tint val="80000"/>
                <a:satMod val="250000"/>
              </a:schemeClr>
            </a:gs>
            <a:gs pos="76000">
              <a:schemeClr val="phClr">
                <a:tint val="90000"/>
                <a:shade val="90000"/>
                <a:satMod val="200000"/>
              </a:schemeClr>
            </a:gs>
            <a:gs pos="92000">
              <a:schemeClr val="phClr">
                <a:tint val="90000"/>
                <a:shade val="70000"/>
                <a:satMod val="250000"/>
              </a:schemeClr>
            </a:gs>
          </a:gsLst>
          <a:path path="circle">
            <a:fillToRect l="50000" t="50000" r="50000" b="50000"/>
          </a:path>
        </a:gradFill>
        <a:blipFill>
          <a:blip xmlns:r="http://schemas.openxmlformats.org/officeDocument/2006/relationships" r:embed="rId1">
            <a:duotone>
              <a:schemeClr val="phClr">
                <a:tint val="95000"/>
              </a:schemeClr>
              <a:schemeClr val="phClr">
                <a:shade val="9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E8D75E50D38D1449095CDF5BED87B3E" ma:contentTypeVersion="14" ma:contentTypeDescription="Create a new document." ma:contentTypeScope="" ma:versionID="c051abfb25284fa7588d92b3eb6a3c4e">
  <xsd:schema xmlns:xsd="http://www.w3.org/2001/XMLSchema" xmlns:xs="http://www.w3.org/2001/XMLSchema" xmlns:p="http://schemas.microsoft.com/office/2006/metadata/properties" xmlns:ns2="101960c9-2583-49a4-9434-4c0cad7b266a" xmlns:ns3="10ebebe9-ad9c-417c-96aa-6a2f5b72dbd6" targetNamespace="http://schemas.microsoft.com/office/2006/metadata/properties" ma:root="true" ma:fieldsID="2205e380b960644e3dac9fc76bbf9f3c" ns2:_="" ns3:_="">
    <xsd:import namespace="101960c9-2583-49a4-9434-4c0cad7b266a"/>
    <xsd:import namespace="10ebebe9-ad9c-417c-96aa-6a2f5b72dbd6"/>
    <xsd:element name="properties">
      <xsd:complexType>
        <xsd:sequence>
          <xsd:element name="documentManagement">
            <xsd:complexType>
              <xsd:all>
                <xsd:element ref="ns2:MediaServiceMetadata" minOccurs="0"/>
                <xsd:element ref="ns2:MediaServiceFastMetadata" minOccurs="0"/>
                <xsd:element ref="ns2:MediaServiceAutoTags" minOccurs="0"/>
                <xsd:element ref="ns2:QA" minOccurs="0"/>
                <xsd:element ref="ns3:SharedWithUsers" minOccurs="0"/>
                <xsd:element ref="ns3:SharedWithDetails" minOccurs="0"/>
                <xsd:element ref="ns2:MediaServiceOCR"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1960c9-2583-49a4-9434-4c0cad7b26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QA" ma:index="11" nillable="true" ma:displayName="QA" ma:format="Dropdown" ma:internalName="QA">
      <xsd:simpleType>
        <xsd:restriction base="dms:Text">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ebebe9-ad9c-417c-96aa-6a2f5b72dbd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QA xmlns="101960c9-2583-49a4-9434-4c0cad7b266a" xsi:nil="true"/>
  </documentManagement>
</p:properties>
</file>

<file path=customXml/itemProps1.xml><?xml version="1.0" encoding="utf-8"?>
<ds:datastoreItem xmlns:ds="http://schemas.openxmlformats.org/officeDocument/2006/customXml" ds:itemID="{12822CDF-9A88-4745-B0EB-95F489AFF73B}"/>
</file>

<file path=customXml/itemProps2.xml><?xml version="1.0" encoding="utf-8"?>
<ds:datastoreItem xmlns:ds="http://schemas.openxmlformats.org/officeDocument/2006/customXml" ds:itemID="{087064D6-836A-452A-A2A6-1C75CEA1D88D}">
  <ds:schemaRefs>
    <ds:schemaRef ds:uri="http://schemas.microsoft.com/sharepoint/v3/contenttype/forms"/>
  </ds:schemaRefs>
</ds:datastoreItem>
</file>

<file path=customXml/itemProps3.xml><?xml version="1.0" encoding="utf-8"?>
<ds:datastoreItem xmlns:ds="http://schemas.openxmlformats.org/officeDocument/2006/customXml" ds:itemID="{340017E4-3C36-4F38-9D47-9204347E59C5}">
  <ds:schemaRefs>
    <ds:schemaRef ds:uri="http://purl.org/dc/terms/"/>
    <ds:schemaRef ds:uri="http://purl.org/dc/elements/1.1/"/>
    <ds:schemaRef ds:uri="http://purl.org/dc/dcmitype/"/>
    <ds:schemaRef ds:uri="http://schemas.microsoft.com/office/infopath/2007/PartnerControls"/>
    <ds:schemaRef ds:uri="http://schemas.microsoft.com/office/2006/metadata/properties"/>
    <ds:schemaRef ds:uri="69f7a5c4-3e91-4dce-a609-f5e4f236f341"/>
    <ds:schemaRef ds:uri="http://schemas.microsoft.com/office/2006/documentManagement/types"/>
    <ds:schemaRef ds:uri="http://schemas.openxmlformats.org/package/2006/metadata/core-properties"/>
    <ds:schemaRef ds:uri="8eaa7fda-4b70-4d9a-92d0-a094de2e59a0"/>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Report (Executive design)</Template>
  <TotalTime>4</TotalTime>
  <Pages>17</Pages>
  <Words>507</Words>
  <Characters>2895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Proposed Medical Centre</vt:lpstr>
    </vt:vector>
  </TitlesOfParts>
  <Company/>
  <LinksUpToDate>false</LinksUpToDate>
  <CharactersWithSpaces>3396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Proposed Medical Centre</dc:title>
  <dc:subject>Tŷ’r Berllan, 28 Heol yr Eglwys, Llanberi</dc:subject>
  <dc:creator>Martin Gillies</dc:creator>
  <cp:lastModifiedBy>Nerys Owen</cp:lastModifiedBy>
  <cp:revision>2</cp:revision>
  <cp:lastPrinted>2009-08-05T20:41:00Z</cp:lastPrinted>
  <dcterms:created xsi:type="dcterms:W3CDTF">2021-06-10T19:44:00Z</dcterms:created>
  <dcterms:modified xsi:type="dcterms:W3CDTF">2021-06-10T19:44:00Z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0x0101005E8D75E50D38D1449095CDF5BED87B3E</vt:lpwstr>
  </property>
  <property fmtid="{D5CDD505-2E9C-101B-9397-08002B2CF9AE}" pid="3" name="Data classification">
    <vt:lpwstr>1;#Official|b38283cd-cbb6-4228-b374-af2de6a9d035</vt:lpwstr>
  </property>
  <property fmtid="{D5CDD505-2E9C-101B-9397-08002B2CF9AE}" pid="4" name="ImageGenerated">
    <vt:bool>false</vt:bool>
  </property>
  <property fmtid="{D5CDD505-2E9C-101B-9397-08002B2CF9AE}" pid="5" name="ImageGenResult">
    <vt:lpwstr/>
  </property>
  <property fmtid="{D5CDD505-2E9C-101B-9397-08002B2CF9AE}" pid="6" name="Item department">
    <vt:lpwstr/>
  </property>
  <property fmtid="{D5CDD505-2E9C-101B-9397-08002B2CF9AE}" pid="7" name="Item topic">
    <vt:lpwstr/>
  </property>
  <property fmtid="{D5CDD505-2E9C-101B-9397-08002B2CF9AE}" pid="8" name="Item_x0020_department">
    <vt:lpwstr/>
  </property>
  <property fmtid="{D5CDD505-2E9C-101B-9397-08002B2CF9AE}" pid="9" name="Item_x0020_topic">
    <vt:lpwstr/>
  </property>
</Properties>
</file>